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34" w:rsidRDefault="00512834" w:rsidP="00512834">
      <w:pPr>
        <w:pStyle w:val="Default"/>
        <w:jc w:val="both"/>
        <w:rPr>
          <w:b/>
          <w:sz w:val="22"/>
        </w:rPr>
      </w:pPr>
    </w:p>
    <w:p w:rsidR="00657D51" w:rsidRDefault="00657D51" w:rsidP="00512834">
      <w:pPr>
        <w:pStyle w:val="Default"/>
        <w:jc w:val="both"/>
        <w:rPr>
          <w:sz w:val="40"/>
          <w:szCs w:val="40"/>
        </w:rPr>
      </w:pPr>
    </w:p>
    <w:p w:rsidR="00657D51" w:rsidRDefault="00657D51" w:rsidP="00512834">
      <w:pPr>
        <w:pStyle w:val="Default"/>
        <w:jc w:val="both"/>
        <w:rPr>
          <w:sz w:val="40"/>
          <w:szCs w:val="40"/>
        </w:rPr>
      </w:pPr>
    </w:p>
    <w:p w:rsidR="007A3FFC" w:rsidRPr="00B91AB7" w:rsidRDefault="006351EC" w:rsidP="00512834">
      <w:pPr>
        <w:pStyle w:val="Default"/>
        <w:jc w:val="both"/>
        <w:rPr>
          <w:b/>
          <w:sz w:val="40"/>
          <w:szCs w:val="40"/>
        </w:rPr>
      </w:pPr>
      <w:r>
        <w:rPr>
          <w:b/>
          <w:sz w:val="40"/>
          <w:szCs w:val="40"/>
        </w:rPr>
        <w:t>General Reflection and Learning</w:t>
      </w:r>
      <w:r w:rsidR="007A3FFC" w:rsidRPr="00B91AB7">
        <w:rPr>
          <w:b/>
          <w:sz w:val="40"/>
          <w:szCs w:val="40"/>
        </w:rPr>
        <w:t xml:space="preserve"> </w:t>
      </w:r>
    </w:p>
    <w:p w:rsidR="00B348C8" w:rsidRDefault="00B348C8" w:rsidP="00B348C8">
      <w:pPr>
        <w:ind w:left="720"/>
        <w:jc w:val="right"/>
        <w:rPr>
          <w:b/>
          <w:sz w:val="20"/>
          <w:szCs w:val="20"/>
        </w:rPr>
      </w:pPr>
      <w:bookmarkStart w:id="0" w:name="Planning"/>
      <w:bookmarkEnd w:id="0"/>
      <w:r w:rsidRPr="00B348C8">
        <w:rPr>
          <w:b/>
          <w:sz w:val="20"/>
          <w:szCs w:val="20"/>
        </w:rPr>
        <w:t>1000 – 1500 words</w:t>
      </w:r>
    </w:p>
    <w:tbl>
      <w:tblPr>
        <w:tblStyle w:val="TableGrid"/>
        <w:tblW w:w="0" w:type="auto"/>
        <w:tblInd w:w="-34" w:type="dxa"/>
        <w:tblLook w:val="04A0" w:firstRow="1" w:lastRow="0" w:firstColumn="1" w:lastColumn="0" w:noHBand="0" w:noVBand="1"/>
      </w:tblPr>
      <w:tblGrid>
        <w:gridCol w:w="9790"/>
      </w:tblGrid>
      <w:tr w:rsidR="001B2BEB" w:rsidTr="005B0FE3">
        <w:trPr>
          <w:trHeight w:val="11150"/>
        </w:trPr>
        <w:tc>
          <w:tcPr>
            <w:tcW w:w="9790" w:type="dxa"/>
          </w:tcPr>
          <w:sdt>
            <w:sdtPr>
              <w:rPr>
                <w:sz w:val="20"/>
                <w:szCs w:val="20"/>
              </w:rPr>
              <w:id w:val="-2146876764"/>
              <w:placeholder>
                <w:docPart w:val="A54925C2C1B04BBC93B8ED89D1FBA1DC"/>
              </w:placeholder>
              <w:showingPlcHdr/>
              <w:text w:multiLine="1"/>
            </w:sdtPr>
            <w:sdtContent>
              <w:p w:rsidR="001B2BEB" w:rsidRDefault="007C30A9" w:rsidP="001B2BEB">
                <w:pPr>
                  <w:rPr>
                    <w:sz w:val="20"/>
                    <w:szCs w:val="20"/>
                  </w:rPr>
                </w:pPr>
                <w:r w:rsidRPr="00D36624">
                  <w:rPr>
                    <w:rStyle w:val="PlaceholderText"/>
                  </w:rPr>
                  <w:t>Click here to enter text.</w:t>
                </w:r>
              </w:p>
            </w:sdtContent>
          </w:sdt>
          <w:p w:rsidR="001B2BEB" w:rsidRDefault="001B2BEB" w:rsidP="00B348C8">
            <w:pPr>
              <w:jc w:val="right"/>
              <w:rPr>
                <w:b/>
                <w:sz w:val="20"/>
                <w:szCs w:val="20"/>
              </w:rPr>
            </w:pPr>
          </w:p>
          <w:p w:rsidR="005B0FE3" w:rsidRDefault="005B0FE3" w:rsidP="005B0FE3">
            <w:pPr>
              <w:rPr>
                <w:b/>
                <w:sz w:val="20"/>
                <w:szCs w:val="20"/>
              </w:rPr>
            </w:pPr>
          </w:p>
        </w:tc>
      </w:tr>
    </w:tbl>
    <w:p w:rsidR="007C30A9" w:rsidRDefault="007C30A9">
      <w:pPr>
        <w:rPr>
          <w:sz w:val="20"/>
          <w:szCs w:val="20"/>
        </w:rPr>
        <w:sectPr w:rsidR="007C30A9" w:rsidSect="00B348C8">
          <w:headerReference w:type="default" r:id="rId9"/>
          <w:pgSz w:w="11906" w:h="16838"/>
          <w:pgMar w:top="1440" w:right="1106" w:bottom="1440" w:left="1260" w:header="680" w:footer="708" w:gutter="0"/>
          <w:cols w:space="708"/>
          <w:docGrid w:linePitch="360"/>
        </w:sectPr>
      </w:pPr>
      <w:bookmarkStart w:id="1" w:name="Evidence"/>
      <w:bookmarkEnd w:id="1"/>
    </w:p>
    <w:tbl>
      <w:tblPr>
        <w:tblStyle w:val="TableGrid"/>
        <w:tblW w:w="0" w:type="auto"/>
        <w:tblLook w:val="04A0" w:firstRow="1" w:lastRow="0" w:firstColumn="1" w:lastColumn="0" w:noHBand="0" w:noVBand="1"/>
      </w:tblPr>
      <w:tblGrid>
        <w:gridCol w:w="2518"/>
        <w:gridCol w:w="3260"/>
        <w:gridCol w:w="1418"/>
        <w:gridCol w:w="2560"/>
      </w:tblGrid>
      <w:tr w:rsidR="005B0FE3" w:rsidTr="005B0FE3">
        <w:tc>
          <w:tcPr>
            <w:tcW w:w="9756" w:type="dxa"/>
            <w:gridSpan w:val="4"/>
            <w:shd w:val="clear" w:color="auto" w:fill="5F497A" w:themeFill="accent4" w:themeFillShade="BF"/>
          </w:tcPr>
          <w:p w:rsidR="005B0FE3" w:rsidRPr="005B0FE3" w:rsidRDefault="005B0FE3">
            <w:pPr>
              <w:rPr>
                <w:b/>
                <w:color w:val="FFFFFF" w:themeColor="background1"/>
                <w:sz w:val="20"/>
                <w:szCs w:val="20"/>
              </w:rPr>
            </w:pPr>
            <w:r w:rsidRPr="005B0FE3">
              <w:rPr>
                <w:b/>
                <w:color w:val="FFFFFF" w:themeColor="background1"/>
                <w:szCs w:val="20"/>
              </w:rPr>
              <w:lastRenderedPageBreak/>
              <w:t>Summary of Future Learning Goals</w:t>
            </w:r>
          </w:p>
        </w:tc>
      </w:tr>
      <w:tr w:rsidR="005B0FE3" w:rsidTr="005B0FE3">
        <w:tc>
          <w:tcPr>
            <w:tcW w:w="2518" w:type="dxa"/>
            <w:shd w:val="clear" w:color="auto" w:fill="5F497A" w:themeFill="accent4" w:themeFillShade="BF"/>
          </w:tcPr>
          <w:p w:rsidR="005B0FE3" w:rsidRPr="005B0FE3" w:rsidRDefault="005B0FE3">
            <w:pPr>
              <w:rPr>
                <w:color w:val="FFFFFF" w:themeColor="background1"/>
                <w:sz w:val="20"/>
                <w:szCs w:val="20"/>
              </w:rPr>
            </w:pPr>
            <w:r w:rsidRPr="005B0FE3">
              <w:rPr>
                <w:color w:val="FFFFFF" w:themeColor="background1"/>
                <w:sz w:val="20"/>
                <w:szCs w:val="20"/>
              </w:rPr>
              <w:t xml:space="preserve">Development Needs </w:t>
            </w:r>
          </w:p>
          <w:p w:rsidR="005B0FE3" w:rsidRPr="005B0FE3" w:rsidRDefault="005B0FE3">
            <w:pPr>
              <w:rPr>
                <w:color w:val="FFFFFF" w:themeColor="background1"/>
                <w:sz w:val="20"/>
                <w:szCs w:val="20"/>
              </w:rPr>
            </w:pPr>
            <w:r w:rsidRPr="005B0FE3">
              <w:rPr>
                <w:color w:val="FFFFFF" w:themeColor="background1"/>
                <w:sz w:val="18"/>
                <w:szCs w:val="20"/>
              </w:rPr>
              <w:t>(Learning Goals)</w:t>
            </w:r>
          </w:p>
        </w:tc>
        <w:tc>
          <w:tcPr>
            <w:tcW w:w="3260" w:type="dxa"/>
            <w:shd w:val="clear" w:color="auto" w:fill="5F497A" w:themeFill="accent4" w:themeFillShade="BF"/>
          </w:tcPr>
          <w:p w:rsidR="005B0FE3" w:rsidRPr="005B0FE3" w:rsidRDefault="005B0FE3" w:rsidP="005B0FE3">
            <w:pPr>
              <w:rPr>
                <w:color w:val="FFFFFF" w:themeColor="background1"/>
                <w:sz w:val="20"/>
                <w:szCs w:val="20"/>
              </w:rPr>
            </w:pPr>
            <w:r w:rsidRPr="005B0FE3">
              <w:rPr>
                <w:color w:val="FFFFFF" w:themeColor="background1"/>
                <w:sz w:val="20"/>
                <w:szCs w:val="20"/>
              </w:rPr>
              <w:t xml:space="preserve">CPD Activities </w:t>
            </w:r>
          </w:p>
          <w:p w:rsidR="005B0FE3" w:rsidRPr="005B0FE3" w:rsidRDefault="005B0FE3" w:rsidP="005B0FE3">
            <w:pPr>
              <w:rPr>
                <w:color w:val="FFFFFF" w:themeColor="background1"/>
                <w:sz w:val="20"/>
                <w:szCs w:val="20"/>
              </w:rPr>
            </w:pPr>
            <w:r w:rsidRPr="005B0FE3">
              <w:rPr>
                <w:color w:val="FFFFFF" w:themeColor="background1"/>
                <w:sz w:val="18"/>
                <w:szCs w:val="20"/>
              </w:rPr>
              <w:t>(Action to be taken to meet goal)</w:t>
            </w:r>
          </w:p>
        </w:tc>
        <w:tc>
          <w:tcPr>
            <w:tcW w:w="1418" w:type="dxa"/>
            <w:shd w:val="clear" w:color="auto" w:fill="5F497A" w:themeFill="accent4" w:themeFillShade="BF"/>
          </w:tcPr>
          <w:p w:rsidR="005B0FE3" w:rsidRPr="005B0FE3" w:rsidRDefault="005B0FE3">
            <w:pPr>
              <w:rPr>
                <w:color w:val="FFFFFF" w:themeColor="background1"/>
                <w:sz w:val="20"/>
                <w:szCs w:val="20"/>
              </w:rPr>
            </w:pPr>
            <w:r w:rsidRPr="005B0FE3">
              <w:rPr>
                <w:color w:val="FFFFFF" w:themeColor="background1"/>
                <w:sz w:val="20"/>
                <w:szCs w:val="20"/>
              </w:rPr>
              <w:t>Time Frame</w:t>
            </w:r>
          </w:p>
        </w:tc>
        <w:tc>
          <w:tcPr>
            <w:tcW w:w="2560" w:type="dxa"/>
            <w:shd w:val="clear" w:color="auto" w:fill="5F497A" w:themeFill="accent4" w:themeFillShade="BF"/>
          </w:tcPr>
          <w:p w:rsidR="005B0FE3" w:rsidRPr="005B0FE3" w:rsidRDefault="005B0FE3">
            <w:pPr>
              <w:rPr>
                <w:color w:val="FFFFFF" w:themeColor="background1"/>
                <w:sz w:val="20"/>
                <w:szCs w:val="20"/>
              </w:rPr>
            </w:pPr>
            <w:r w:rsidRPr="005B0FE3">
              <w:rPr>
                <w:color w:val="FFFFFF" w:themeColor="background1"/>
                <w:sz w:val="20"/>
                <w:szCs w:val="20"/>
              </w:rPr>
              <w:t>Evidence that goal has been achieved</w:t>
            </w:r>
          </w:p>
        </w:tc>
      </w:tr>
      <w:tr w:rsidR="005B0FE3" w:rsidTr="005B0FE3">
        <w:sdt>
          <w:sdtPr>
            <w:rPr>
              <w:sz w:val="18"/>
              <w:szCs w:val="20"/>
            </w:rPr>
            <w:id w:val="-1589298903"/>
            <w:placeholder>
              <w:docPart w:val="DefaultPlaceholder_1082065158"/>
            </w:placeholder>
            <w:showingPlcHdr/>
          </w:sdtPr>
          <w:sdtContent>
            <w:tc>
              <w:tcPr>
                <w:tcW w:w="2518" w:type="dxa"/>
              </w:tcPr>
              <w:p w:rsidR="005B0FE3" w:rsidRPr="005B0FE3" w:rsidRDefault="005B0FE3">
                <w:pPr>
                  <w:rPr>
                    <w:sz w:val="18"/>
                    <w:szCs w:val="20"/>
                  </w:rPr>
                </w:pPr>
                <w:r w:rsidRPr="005B0FE3">
                  <w:rPr>
                    <w:rStyle w:val="PlaceholderText"/>
                    <w:sz w:val="18"/>
                  </w:rPr>
                  <w:t>Click here to enter text.</w:t>
                </w:r>
              </w:p>
            </w:tc>
          </w:sdtContent>
        </w:sdt>
        <w:sdt>
          <w:sdtPr>
            <w:rPr>
              <w:sz w:val="18"/>
              <w:szCs w:val="20"/>
            </w:rPr>
            <w:id w:val="1044650418"/>
            <w:placeholder>
              <w:docPart w:val="DefaultPlaceholder_1082065158"/>
            </w:placeholder>
            <w:showingPlcHdr/>
          </w:sdtPr>
          <w:sdtContent>
            <w:tc>
              <w:tcPr>
                <w:tcW w:w="3260" w:type="dxa"/>
              </w:tcPr>
              <w:p w:rsidR="005B0FE3" w:rsidRPr="005B0FE3" w:rsidRDefault="005B0FE3">
                <w:pPr>
                  <w:rPr>
                    <w:sz w:val="18"/>
                    <w:szCs w:val="20"/>
                  </w:rPr>
                </w:pPr>
                <w:r w:rsidRPr="005B0FE3">
                  <w:rPr>
                    <w:rStyle w:val="PlaceholderText"/>
                    <w:sz w:val="18"/>
                  </w:rPr>
                  <w:t>Click here to enter text.</w:t>
                </w:r>
              </w:p>
            </w:tc>
          </w:sdtContent>
        </w:sdt>
        <w:tc>
          <w:tcPr>
            <w:tcW w:w="1418" w:type="dxa"/>
          </w:tcPr>
          <w:p w:rsidR="005B0FE3" w:rsidRPr="005B0FE3" w:rsidRDefault="005B0FE3">
            <w:pPr>
              <w:rPr>
                <w:sz w:val="18"/>
                <w:szCs w:val="20"/>
              </w:rPr>
            </w:pPr>
            <w:sdt>
              <w:sdtPr>
                <w:rPr>
                  <w:sz w:val="18"/>
                  <w:szCs w:val="20"/>
                </w:rPr>
                <w:id w:val="371205375"/>
                <w:placeholder>
                  <w:docPart w:val="DefaultPlaceholder_1082065160"/>
                </w:placeholder>
                <w:showingPlcHdr/>
                <w:date>
                  <w:dateFormat w:val="MMMM yy"/>
                  <w:lid w:val="en-GB"/>
                  <w:storeMappedDataAs w:val="dateTime"/>
                  <w:calendar w:val="gregorian"/>
                </w:date>
              </w:sdtPr>
              <w:sdtContent>
                <w:r w:rsidRPr="005B0FE3">
                  <w:rPr>
                    <w:rStyle w:val="PlaceholderText"/>
                    <w:sz w:val="18"/>
                  </w:rPr>
                  <w:t>Click here to enter a date.</w:t>
                </w:r>
              </w:sdtContent>
            </w:sdt>
          </w:p>
        </w:tc>
        <w:sdt>
          <w:sdtPr>
            <w:rPr>
              <w:sz w:val="18"/>
              <w:szCs w:val="20"/>
            </w:rPr>
            <w:id w:val="-1504586178"/>
            <w:placeholder>
              <w:docPart w:val="DefaultPlaceholder_1082065158"/>
            </w:placeholder>
            <w:showingPlcHdr/>
          </w:sdtPr>
          <w:sdtContent>
            <w:tc>
              <w:tcPr>
                <w:tcW w:w="2560" w:type="dxa"/>
              </w:tcPr>
              <w:p w:rsidR="005B0FE3" w:rsidRPr="005B0FE3" w:rsidRDefault="005B0FE3">
                <w:pPr>
                  <w:rPr>
                    <w:sz w:val="18"/>
                    <w:szCs w:val="20"/>
                  </w:rPr>
                </w:pPr>
                <w:r w:rsidRPr="005B0FE3">
                  <w:rPr>
                    <w:rStyle w:val="PlaceholderText"/>
                    <w:sz w:val="18"/>
                  </w:rPr>
                  <w:t>Click here to enter text.</w:t>
                </w:r>
              </w:p>
            </w:tc>
          </w:sdtContent>
        </w:sdt>
      </w:tr>
      <w:tr w:rsidR="007C30A9" w:rsidTr="005B0FE3">
        <w:sdt>
          <w:sdtPr>
            <w:rPr>
              <w:sz w:val="18"/>
              <w:szCs w:val="20"/>
            </w:rPr>
            <w:id w:val="1955587168"/>
            <w:placeholder>
              <w:docPart w:val="E9ECDA49B9B248A68EEAE60488C9C23E"/>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1572190659"/>
            <w:placeholder>
              <w:docPart w:val="E9ECDA49B9B248A68EEAE60488C9C23E"/>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1950045497"/>
                <w:placeholder>
                  <w:docPart w:val="ED6A6401A8544B44B5440E11B5C67E65"/>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759280443"/>
            <w:placeholder>
              <w:docPart w:val="E9ECDA49B9B248A68EEAE60488C9C23E"/>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1751490713"/>
            <w:placeholder>
              <w:docPart w:val="25BA023AAD034070A536B8E977C378A1"/>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1390146870"/>
            <w:placeholder>
              <w:docPart w:val="25BA023AAD034070A536B8E977C378A1"/>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1684011028"/>
                <w:placeholder>
                  <w:docPart w:val="AEBB57D5B2E54633A131254182775774"/>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33999492"/>
            <w:placeholder>
              <w:docPart w:val="25BA023AAD034070A536B8E977C378A1"/>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1332490015"/>
            <w:placeholder>
              <w:docPart w:val="9E2023979CED4301B06671F8F114F354"/>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314763746"/>
            <w:placeholder>
              <w:docPart w:val="9E2023979CED4301B06671F8F114F354"/>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1334024695"/>
                <w:placeholder>
                  <w:docPart w:val="E283DAE501DB4953A547430EB334B848"/>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391734388"/>
            <w:placeholder>
              <w:docPart w:val="9E2023979CED4301B06671F8F114F354"/>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1111015124"/>
            <w:placeholder>
              <w:docPart w:val="CBA58970BDCC451DAA9AD977375F5E0D"/>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969947201"/>
            <w:placeholder>
              <w:docPart w:val="CBA58970BDCC451DAA9AD977375F5E0D"/>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907191643"/>
                <w:placeholder>
                  <w:docPart w:val="2F04FEBCF0684BBB967A48CC2F4F5D5C"/>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056207325"/>
            <w:placeholder>
              <w:docPart w:val="CBA58970BDCC451DAA9AD977375F5E0D"/>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150910525"/>
            <w:placeholder>
              <w:docPart w:val="624ED9CC67C54821B199F9F15CFC3FD0"/>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458384272"/>
            <w:placeholder>
              <w:docPart w:val="624ED9CC67C54821B199F9F15CFC3FD0"/>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1112097783"/>
                <w:placeholder>
                  <w:docPart w:val="439DBA9E78F14AFFA456FC81F1A06CCB"/>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278785890"/>
            <w:placeholder>
              <w:docPart w:val="624ED9CC67C54821B199F9F15CFC3FD0"/>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46725204"/>
            <w:placeholder>
              <w:docPart w:val="A78A1D20F39E40C984C7991188A138AB"/>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233836170"/>
            <w:placeholder>
              <w:docPart w:val="A78A1D20F39E40C984C7991188A138AB"/>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1809231552"/>
                <w:placeholder>
                  <w:docPart w:val="B34F9C5B987749ED85F486B20084360E"/>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695580493"/>
            <w:placeholder>
              <w:docPart w:val="A78A1D20F39E40C984C7991188A138AB"/>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458455969"/>
            <w:placeholder>
              <w:docPart w:val="6B165D1A295A4D75B2DD14E61804AE0A"/>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826098083"/>
            <w:placeholder>
              <w:docPart w:val="6B165D1A295A4D75B2DD14E61804AE0A"/>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1804113807"/>
                <w:placeholder>
                  <w:docPart w:val="1E0A9626DE9344B7B4ACEFD2CD1472A3"/>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165397160"/>
            <w:placeholder>
              <w:docPart w:val="6B165D1A295A4D75B2DD14E61804AE0A"/>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549298751"/>
            <w:placeholder>
              <w:docPart w:val="93569D95492D45A2BDD99C36D7421B2E"/>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73510121"/>
            <w:placeholder>
              <w:docPart w:val="93569D95492D45A2BDD99C36D7421B2E"/>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488017867"/>
                <w:placeholder>
                  <w:docPart w:val="B54E2C5B93E441CFB899F476B137FDB5"/>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267511694"/>
            <w:placeholder>
              <w:docPart w:val="93569D95492D45A2BDD99C36D7421B2E"/>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r w:rsidR="007C30A9" w:rsidTr="005B0FE3">
        <w:sdt>
          <w:sdtPr>
            <w:rPr>
              <w:sz w:val="18"/>
              <w:szCs w:val="20"/>
            </w:rPr>
            <w:id w:val="1198042005"/>
            <w:placeholder>
              <w:docPart w:val="9F3B43A9E09945DB9E060A0E9F827060"/>
            </w:placeholder>
            <w:showingPlcHdr/>
          </w:sdtPr>
          <w:sdtContent>
            <w:tc>
              <w:tcPr>
                <w:tcW w:w="2518" w:type="dxa"/>
              </w:tcPr>
              <w:p w:rsidR="007C30A9" w:rsidRPr="005B0FE3" w:rsidRDefault="007C30A9" w:rsidP="00BE45E1">
                <w:pPr>
                  <w:rPr>
                    <w:sz w:val="18"/>
                    <w:szCs w:val="20"/>
                  </w:rPr>
                </w:pPr>
                <w:r w:rsidRPr="005B0FE3">
                  <w:rPr>
                    <w:rStyle w:val="PlaceholderText"/>
                    <w:sz w:val="18"/>
                  </w:rPr>
                  <w:t>Click here to enter text.</w:t>
                </w:r>
              </w:p>
            </w:tc>
          </w:sdtContent>
        </w:sdt>
        <w:sdt>
          <w:sdtPr>
            <w:rPr>
              <w:sz w:val="18"/>
              <w:szCs w:val="20"/>
            </w:rPr>
            <w:id w:val="-497340217"/>
            <w:placeholder>
              <w:docPart w:val="9F3B43A9E09945DB9E060A0E9F827060"/>
            </w:placeholder>
            <w:showingPlcHdr/>
          </w:sdtPr>
          <w:sdtContent>
            <w:tc>
              <w:tcPr>
                <w:tcW w:w="3260" w:type="dxa"/>
              </w:tcPr>
              <w:p w:rsidR="007C30A9" w:rsidRPr="005B0FE3" w:rsidRDefault="007C30A9" w:rsidP="00BE45E1">
                <w:pPr>
                  <w:rPr>
                    <w:sz w:val="18"/>
                    <w:szCs w:val="20"/>
                  </w:rPr>
                </w:pPr>
                <w:r w:rsidRPr="005B0FE3">
                  <w:rPr>
                    <w:rStyle w:val="PlaceholderText"/>
                    <w:sz w:val="18"/>
                  </w:rPr>
                  <w:t>Click here to enter text.</w:t>
                </w:r>
              </w:p>
            </w:tc>
          </w:sdtContent>
        </w:sdt>
        <w:tc>
          <w:tcPr>
            <w:tcW w:w="1418" w:type="dxa"/>
          </w:tcPr>
          <w:p w:rsidR="007C30A9" w:rsidRDefault="007C30A9">
            <w:sdt>
              <w:sdtPr>
                <w:rPr>
                  <w:sz w:val="18"/>
                  <w:szCs w:val="20"/>
                </w:rPr>
                <w:id w:val="337426121"/>
                <w:placeholder>
                  <w:docPart w:val="14C63537443945EB97E499F22E9415F8"/>
                </w:placeholder>
                <w:showingPlcHdr/>
                <w:date>
                  <w:dateFormat w:val="MMMM yy"/>
                  <w:lid w:val="en-GB"/>
                  <w:storeMappedDataAs w:val="dateTime"/>
                  <w:calendar w:val="gregorian"/>
                </w:date>
              </w:sdtPr>
              <w:sdtContent>
                <w:r w:rsidRPr="00D73672">
                  <w:rPr>
                    <w:rStyle w:val="PlaceholderText"/>
                    <w:sz w:val="18"/>
                  </w:rPr>
                  <w:t>Click here to enter a date.</w:t>
                </w:r>
              </w:sdtContent>
            </w:sdt>
          </w:p>
        </w:tc>
        <w:sdt>
          <w:sdtPr>
            <w:rPr>
              <w:sz w:val="18"/>
              <w:szCs w:val="20"/>
            </w:rPr>
            <w:id w:val="1890831158"/>
            <w:placeholder>
              <w:docPart w:val="9F3B43A9E09945DB9E060A0E9F827060"/>
            </w:placeholder>
            <w:showingPlcHdr/>
          </w:sdtPr>
          <w:sdtContent>
            <w:tc>
              <w:tcPr>
                <w:tcW w:w="2560" w:type="dxa"/>
              </w:tcPr>
              <w:p w:rsidR="007C30A9" w:rsidRPr="005B0FE3" w:rsidRDefault="007C30A9" w:rsidP="00BE45E1">
                <w:pPr>
                  <w:rPr>
                    <w:sz w:val="18"/>
                    <w:szCs w:val="20"/>
                  </w:rPr>
                </w:pPr>
                <w:r w:rsidRPr="005B0FE3">
                  <w:rPr>
                    <w:rStyle w:val="PlaceholderText"/>
                    <w:sz w:val="18"/>
                  </w:rPr>
                  <w:t>Click here to enter text.</w:t>
                </w:r>
              </w:p>
            </w:tc>
          </w:sdtContent>
        </w:sdt>
      </w:tr>
    </w:tbl>
    <w:p w:rsidR="001B2BEB" w:rsidRDefault="001B2BEB">
      <w:pPr>
        <w:rPr>
          <w:sz w:val="20"/>
          <w:szCs w:val="20"/>
        </w:rPr>
        <w:sectPr w:rsidR="001B2BEB" w:rsidSect="005B0FE3">
          <w:pgSz w:w="11906" w:h="16838"/>
          <w:pgMar w:top="1440" w:right="1106" w:bottom="1440" w:left="1260" w:header="680" w:footer="708" w:gutter="0"/>
          <w:cols w:space="708"/>
          <w:docGrid w:linePitch="360"/>
        </w:sectPr>
      </w:pPr>
    </w:p>
    <w:p w:rsidR="0021159A" w:rsidRDefault="0021159A">
      <w:pPr>
        <w:rPr>
          <w:sz w:val="20"/>
          <w:szCs w:val="20"/>
        </w:rPr>
      </w:pPr>
    </w:p>
    <w:p w:rsidR="00B348C8" w:rsidRDefault="00B348C8">
      <w:pPr>
        <w:rPr>
          <w:sz w:val="20"/>
          <w:szCs w:val="20"/>
        </w:rPr>
      </w:pPr>
    </w:p>
    <w:tbl>
      <w:tblPr>
        <w:tblStyle w:val="TableGrid"/>
        <w:tblW w:w="0" w:type="auto"/>
        <w:tblLook w:val="04A0" w:firstRow="1" w:lastRow="0" w:firstColumn="1" w:lastColumn="0" w:noHBand="0" w:noVBand="1"/>
      </w:tblPr>
      <w:tblGrid>
        <w:gridCol w:w="2752"/>
        <w:gridCol w:w="3118"/>
        <w:gridCol w:w="2768"/>
        <w:gridCol w:w="2768"/>
        <w:gridCol w:w="2768"/>
      </w:tblGrid>
      <w:tr w:rsidR="0021159A" w:rsidRPr="001B046D" w:rsidTr="00BA741F">
        <w:trPr>
          <w:tblHeader/>
        </w:trPr>
        <w:tc>
          <w:tcPr>
            <w:tcW w:w="14174" w:type="dxa"/>
            <w:gridSpan w:val="5"/>
            <w:shd w:val="clear" w:color="auto" w:fill="5F497A" w:themeFill="accent4" w:themeFillShade="BF"/>
          </w:tcPr>
          <w:p w:rsidR="0021159A" w:rsidRPr="001B046D" w:rsidRDefault="0021159A" w:rsidP="00BA741F">
            <w:pPr>
              <w:rPr>
                <w:b/>
                <w:color w:val="FFFFFF" w:themeColor="background1"/>
              </w:rPr>
            </w:pPr>
            <w:r>
              <w:rPr>
                <w:b/>
                <w:color w:val="FFFFFF" w:themeColor="background1"/>
                <w:sz w:val="28"/>
              </w:rPr>
              <w:t>General Reflection &amp; Learning</w:t>
            </w:r>
            <w:r w:rsidRPr="001B046D">
              <w:rPr>
                <w:b/>
                <w:color w:val="FFFFFF" w:themeColor="background1"/>
                <w:sz w:val="28"/>
              </w:rPr>
              <w:t xml:space="preserve"> Scoring Matrix</w:t>
            </w:r>
          </w:p>
        </w:tc>
      </w:tr>
      <w:tr w:rsidR="0021159A" w:rsidRPr="001B046D" w:rsidTr="0021159A">
        <w:trPr>
          <w:tblHeader/>
        </w:trPr>
        <w:tc>
          <w:tcPr>
            <w:tcW w:w="2752" w:type="dxa"/>
            <w:shd w:val="clear" w:color="auto" w:fill="5F497A" w:themeFill="accent4" w:themeFillShade="BF"/>
          </w:tcPr>
          <w:p w:rsidR="0021159A" w:rsidRPr="001B046D" w:rsidRDefault="0021159A" w:rsidP="00BA741F">
            <w:pPr>
              <w:rPr>
                <w:b/>
                <w:color w:val="FFFFFF" w:themeColor="background1"/>
              </w:rPr>
            </w:pPr>
            <w:r w:rsidRPr="001B046D">
              <w:rPr>
                <w:b/>
                <w:color w:val="FFFFFF" w:themeColor="background1"/>
              </w:rPr>
              <w:t>Section (click to return)</w:t>
            </w:r>
          </w:p>
        </w:tc>
        <w:tc>
          <w:tcPr>
            <w:tcW w:w="3118" w:type="dxa"/>
            <w:shd w:val="clear" w:color="auto" w:fill="5F497A" w:themeFill="accent4" w:themeFillShade="BF"/>
          </w:tcPr>
          <w:p w:rsidR="0021159A" w:rsidRPr="001B046D" w:rsidRDefault="0021159A" w:rsidP="00BA741F">
            <w:pPr>
              <w:rPr>
                <w:b/>
                <w:color w:val="FFFFFF" w:themeColor="background1"/>
              </w:rPr>
            </w:pPr>
            <w:r w:rsidRPr="001B046D">
              <w:rPr>
                <w:b/>
                <w:color w:val="FFFFFF" w:themeColor="background1"/>
              </w:rPr>
              <w:t>Requirements</w:t>
            </w:r>
          </w:p>
        </w:tc>
        <w:tc>
          <w:tcPr>
            <w:tcW w:w="8304" w:type="dxa"/>
            <w:gridSpan w:val="3"/>
            <w:shd w:val="clear" w:color="auto" w:fill="5F497A" w:themeFill="accent4" w:themeFillShade="BF"/>
          </w:tcPr>
          <w:p w:rsidR="0021159A" w:rsidRPr="001B046D" w:rsidRDefault="0021159A" w:rsidP="00BA741F">
            <w:pPr>
              <w:rPr>
                <w:b/>
                <w:color w:val="FFFFFF" w:themeColor="background1"/>
              </w:rPr>
            </w:pPr>
            <w:r w:rsidRPr="001B046D">
              <w:rPr>
                <w:b/>
                <w:color w:val="FFFFFF" w:themeColor="background1"/>
              </w:rPr>
              <w:t>Scoring Criteria</w:t>
            </w:r>
          </w:p>
        </w:tc>
      </w:tr>
      <w:tr w:rsidR="0021159A" w:rsidTr="0021159A">
        <w:trPr>
          <w:cantSplit/>
        </w:trPr>
        <w:tc>
          <w:tcPr>
            <w:tcW w:w="2752" w:type="dxa"/>
            <w:shd w:val="clear" w:color="auto" w:fill="CCC0D9" w:themeFill="accent4" w:themeFillTint="66"/>
          </w:tcPr>
          <w:p w:rsidR="0021159A" w:rsidRDefault="0021159A" w:rsidP="0021159A">
            <w:r>
              <w:t>General Reflection and Future Learning Goals</w:t>
            </w:r>
          </w:p>
        </w:tc>
        <w:tc>
          <w:tcPr>
            <w:tcW w:w="3118" w:type="dxa"/>
          </w:tcPr>
          <w:tbl>
            <w:tblPr>
              <w:tblW w:w="0" w:type="auto"/>
              <w:tblBorders>
                <w:top w:val="nil"/>
                <w:left w:val="nil"/>
                <w:bottom w:val="nil"/>
                <w:right w:val="nil"/>
              </w:tblBorders>
              <w:tblLook w:val="0000" w:firstRow="0" w:lastRow="0" w:firstColumn="0" w:lastColumn="0" w:noHBand="0" w:noVBand="0"/>
            </w:tblPr>
            <w:tblGrid>
              <w:gridCol w:w="2902"/>
            </w:tblGrid>
            <w:tr w:rsidR="0021159A" w:rsidRPr="0021159A">
              <w:trPr>
                <w:trHeight w:val="1069"/>
              </w:trPr>
              <w:tc>
                <w:tcPr>
                  <w:tcW w:w="0" w:type="auto"/>
                </w:tcPr>
                <w:p w:rsidR="0021159A" w:rsidRPr="0021159A" w:rsidRDefault="0021159A" w:rsidP="0021159A">
                  <w:pPr>
                    <w:widowControl/>
                    <w:rPr>
                      <w:color w:val="000000"/>
                      <w:sz w:val="20"/>
                      <w:szCs w:val="20"/>
                    </w:rPr>
                  </w:pPr>
                  <w:r w:rsidRPr="0021159A">
                    <w:rPr>
                      <w:color w:val="000000"/>
                      <w:sz w:val="20"/>
                      <w:szCs w:val="20"/>
                    </w:rPr>
                    <w:t xml:space="preserve">Includes a 1000-1500 word reflective commentary covering both the log of workplace experience and the evidenced activities. Identifies future learning goals that are prioritised and presented in an action plan. </w:t>
                  </w:r>
                </w:p>
              </w:tc>
            </w:tr>
          </w:tbl>
          <w:p w:rsidR="0021159A" w:rsidRDefault="0021159A" w:rsidP="00BA741F"/>
        </w:tc>
        <w:tc>
          <w:tcPr>
            <w:tcW w:w="2768" w:type="dxa"/>
          </w:tcPr>
          <w:tbl>
            <w:tblPr>
              <w:tblW w:w="0" w:type="auto"/>
              <w:tblBorders>
                <w:top w:val="nil"/>
                <w:left w:val="nil"/>
                <w:bottom w:val="nil"/>
                <w:right w:val="nil"/>
              </w:tblBorders>
              <w:tblLook w:val="0000" w:firstRow="0" w:lastRow="0" w:firstColumn="0" w:lastColumn="0" w:noHBand="0" w:noVBand="0"/>
            </w:tblPr>
            <w:tblGrid>
              <w:gridCol w:w="2552"/>
            </w:tblGrid>
            <w:tr w:rsidR="0021159A" w:rsidRPr="0021159A">
              <w:trPr>
                <w:trHeight w:val="1127"/>
              </w:trPr>
              <w:tc>
                <w:tcPr>
                  <w:tcW w:w="0" w:type="auto"/>
                </w:tcPr>
                <w:p w:rsidR="0021159A" w:rsidRPr="0021159A" w:rsidRDefault="0021159A" w:rsidP="0021159A">
                  <w:pPr>
                    <w:widowControl/>
                    <w:rPr>
                      <w:color w:val="000000"/>
                      <w:sz w:val="20"/>
                      <w:szCs w:val="20"/>
                    </w:rPr>
                  </w:pPr>
                  <w:r w:rsidRPr="0021159A">
                    <w:rPr>
                      <w:b/>
                      <w:bCs/>
                      <w:color w:val="000000"/>
                      <w:sz w:val="20"/>
                      <w:szCs w:val="20"/>
                    </w:rPr>
                    <w:t xml:space="preserve">C: </w:t>
                  </w:r>
                  <w:r w:rsidRPr="0021159A">
                    <w:rPr>
                      <w:color w:val="000000"/>
                      <w:sz w:val="20"/>
                      <w:szCs w:val="20"/>
                    </w:rPr>
                    <w:t xml:space="preserve">Little or no reflection of experiences during the training period and how these have influenced the way the student works. </w:t>
                  </w:r>
                </w:p>
                <w:p w:rsidR="0021159A" w:rsidRDefault="0021159A" w:rsidP="0021159A">
                  <w:pPr>
                    <w:widowControl/>
                    <w:rPr>
                      <w:color w:val="000000"/>
                      <w:sz w:val="20"/>
                      <w:szCs w:val="20"/>
                    </w:rPr>
                  </w:pPr>
                </w:p>
                <w:p w:rsidR="0021159A" w:rsidRPr="0021159A" w:rsidRDefault="0021159A" w:rsidP="0021159A">
                  <w:pPr>
                    <w:widowControl/>
                    <w:rPr>
                      <w:color w:val="000000"/>
                      <w:sz w:val="20"/>
                      <w:szCs w:val="20"/>
                    </w:rPr>
                  </w:pPr>
                  <w:r w:rsidRPr="0021159A">
                    <w:rPr>
                      <w:color w:val="000000"/>
                      <w:sz w:val="20"/>
                      <w:szCs w:val="20"/>
                    </w:rPr>
                    <w:t xml:space="preserve">Little or no identification of future learning goals. </w:t>
                  </w:r>
                </w:p>
                <w:p w:rsidR="0021159A" w:rsidRDefault="0021159A" w:rsidP="0021159A">
                  <w:pPr>
                    <w:widowControl/>
                    <w:rPr>
                      <w:color w:val="000000"/>
                      <w:sz w:val="20"/>
                      <w:szCs w:val="20"/>
                    </w:rPr>
                  </w:pPr>
                </w:p>
                <w:p w:rsidR="0021159A" w:rsidRPr="0021159A" w:rsidRDefault="0021159A" w:rsidP="0021159A">
                  <w:pPr>
                    <w:widowControl/>
                    <w:rPr>
                      <w:color w:val="000000"/>
                      <w:sz w:val="20"/>
                      <w:szCs w:val="20"/>
                    </w:rPr>
                  </w:pPr>
                  <w:r w:rsidRPr="0021159A">
                    <w:rPr>
                      <w:color w:val="000000"/>
                      <w:sz w:val="20"/>
                      <w:szCs w:val="20"/>
                    </w:rPr>
                    <w:t xml:space="preserve">No action plan. </w:t>
                  </w:r>
                </w:p>
              </w:tc>
            </w:tr>
          </w:tbl>
          <w:p w:rsidR="0021159A" w:rsidRDefault="0021159A" w:rsidP="00BA741F"/>
        </w:tc>
        <w:tc>
          <w:tcPr>
            <w:tcW w:w="2768" w:type="dxa"/>
          </w:tcPr>
          <w:tbl>
            <w:tblPr>
              <w:tblW w:w="0" w:type="auto"/>
              <w:tblBorders>
                <w:top w:val="nil"/>
                <w:left w:val="nil"/>
                <w:bottom w:val="nil"/>
                <w:right w:val="nil"/>
              </w:tblBorders>
              <w:tblLook w:val="0000" w:firstRow="0" w:lastRow="0" w:firstColumn="0" w:lastColumn="0" w:noHBand="0" w:noVBand="0"/>
            </w:tblPr>
            <w:tblGrid>
              <w:gridCol w:w="2552"/>
            </w:tblGrid>
            <w:tr w:rsidR="0021159A" w:rsidRPr="0021159A">
              <w:trPr>
                <w:trHeight w:val="1249"/>
              </w:trPr>
              <w:tc>
                <w:tcPr>
                  <w:tcW w:w="0" w:type="auto"/>
                </w:tcPr>
                <w:p w:rsidR="0021159A" w:rsidRDefault="0021159A" w:rsidP="0021159A">
                  <w:pPr>
                    <w:widowControl/>
                    <w:rPr>
                      <w:color w:val="000000"/>
                      <w:sz w:val="20"/>
                      <w:szCs w:val="20"/>
                    </w:rPr>
                  </w:pPr>
                  <w:r w:rsidRPr="0021159A">
                    <w:rPr>
                      <w:b/>
                      <w:bCs/>
                      <w:color w:val="000000"/>
                      <w:sz w:val="20"/>
                      <w:szCs w:val="20"/>
                    </w:rPr>
                    <w:t xml:space="preserve">B: </w:t>
                  </w:r>
                  <w:r w:rsidRPr="0021159A">
                    <w:rPr>
                      <w:color w:val="000000"/>
                      <w:sz w:val="20"/>
                      <w:szCs w:val="20"/>
                    </w:rPr>
                    <w:t xml:space="preserve">Limited description of experiences during the training period and limited reference to how these have influenced the way the student works. </w:t>
                  </w:r>
                </w:p>
                <w:p w:rsidR="0021159A" w:rsidRPr="0021159A" w:rsidRDefault="0021159A" w:rsidP="0021159A">
                  <w:pPr>
                    <w:widowControl/>
                    <w:rPr>
                      <w:color w:val="000000"/>
                      <w:sz w:val="20"/>
                      <w:szCs w:val="20"/>
                    </w:rPr>
                  </w:pPr>
                </w:p>
                <w:p w:rsidR="0021159A" w:rsidRDefault="0021159A" w:rsidP="0021159A">
                  <w:pPr>
                    <w:widowControl/>
                    <w:rPr>
                      <w:color w:val="000000"/>
                      <w:sz w:val="20"/>
                      <w:szCs w:val="20"/>
                    </w:rPr>
                  </w:pPr>
                  <w:r w:rsidRPr="0021159A">
                    <w:rPr>
                      <w:color w:val="000000"/>
                      <w:sz w:val="20"/>
                      <w:szCs w:val="20"/>
                    </w:rPr>
                    <w:t xml:space="preserve">Limited identification of future learning goals. </w:t>
                  </w:r>
                </w:p>
                <w:p w:rsidR="0021159A" w:rsidRPr="0021159A" w:rsidRDefault="0021159A" w:rsidP="0021159A">
                  <w:pPr>
                    <w:widowControl/>
                    <w:rPr>
                      <w:color w:val="000000"/>
                      <w:sz w:val="20"/>
                      <w:szCs w:val="20"/>
                    </w:rPr>
                  </w:pPr>
                </w:p>
                <w:p w:rsidR="0021159A" w:rsidRPr="0021159A" w:rsidRDefault="0021159A" w:rsidP="0021159A">
                  <w:pPr>
                    <w:widowControl/>
                    <w:rPr>
                      <w:color w:val="000000"/>
                      <w:sz w:val="20"/>
                      <w:szCs w:val="20"/>
                    </w:rPr>
                  </w:pPr>
                  <w:r w:rsidRPr="0021159A">
                    <w:rPr>
                      <w:color w:val="000000"/>
                      <w:sz w:val="20"/>
                      <w:szCs w:val="20"/>
                    </w:rPr>
                    <w:t>Action plan does not clearly</w:t>
                  </w:r>
                  <w:r>
                    <w:rPr>
                      <w:color w:val="000000"/>
                      <w:sz w:val="20"/>
                      <w:szCs w:val="20"/>
                    </w:rPr>
                    <w:t xml:space="preserve"> link to learning goals or does not include prioritisation, outcome and timings.</w:t>
                  </w:r>
                  <w:r w:rsidRPr="0021159A">
                    <w:rPr>
                      <w:color w:val="000000"/>
                      <w:sz w:val="20"/>
                      <w:szCs w:val="20"/>
                    </w:rPr>
                    <w:t xml:space="preserve"> </w:t>
                  </w:r>
                </w:p>
              </w:tc>
            </w:tr>
          </w:tbl>
          <w:p w:rsidR="0021159A" w:rsidRDefault="0021159A" w:rsidP="00BA741F"/>
        </w:tc>
        <w:tc>
          <w:tcPr>
            <w:tcW w:w="2768" w:type="dxa"/>
          </w:tcPr>
          <w:tbl>
            <w:tblPr>
              <w:tblW w:w="0" w:type="auto"/>
              <w:tblBorders>
                <w:top w:val="nil"/>
                <w:left w:val="nil"/>
                <w:bottom w:val="nil"/>
                <w:right w:val="nil"/>
              </w:tblBorders>
              <w:tblLook w:val="0000" w:firstRow="0" w:lastRow="0" w:firstColumn="0" w:lastColumn="0" w:noHBand="0" w:noVBand="0"/>
            </w:tblPr>
            <w:tblGrid>
              <w:gridCol w:w="2552"/>
            </w:tblGrid>
            <w:tr w:rsidR="0021159A" w:rsidRPr="0021159A">
              <w:trPr>
                <w:trHeight w:val="1312"/>
              </w:trPr>
              <w:tc>
                <w:tcPr>
                  <w:tcW w:w="0" w:type="auto"/>
                </w:tcPr>
                <w:p w:rsidR="0021159A" w:rsidRPr="0021159A" w:rsidRDefault="0021159A" w:rsidP="0021159A">
                  <w:pPr>
                    <w:widowControl/>
                    <w:rPr>
                      <w:color w:val="000000"/>
                      <w:sz w:val="20"/>
                      <w:szCs w:val="20"/>
                    </w:rPr>
                  </w:pPr>
                  <w:r w:rsidRPr="0021159A">
                    <w:rPr>
                      <w:b/>
                      <w:bCs/>
                      <w:color w:val="000000"/>
                      <w:sz w:val="20"/>
                      <w:szCs w:val="20"/>
                    </w:rPr>
                    <w:t xml:space="preserve">A: </w:t>
                  </w:r>
                  <w:r w:rsidRPr="0021159A">
                    <w:rPr>
                      <w:color w:val="000000"/>
                      <w:sz w:val="20"/>
                      <w:szCs w:val="20"/>
                    </w:rPr>
                    <w:t xml:space="preserve">The portfolio includes a discursive reflection on the student’s learning experiences during their training period, some discussion on how these experiences have influenced their working and professional practice, some reference to future areas for learning, identification of </w:t>
                  </w:r>
                  <w:r>
                    <w:rPr>
                      <w:color w:val="000000"/>
                      <w:sz w:val="20"/>
                      <w:szCs w:val="20"/>
                    </w:rPr>
                    <w:t>some learning goals or needs, some identification of career goals, and a clear action plan including prioritisation, outcomes and timings.</w:t>
                  </w:r>
                </w:p>
              </w:tc>
            </w:tr>
          </w:tbl>
          <w:p w:rsidR="0021159A" w:rsidRDefault="0021159A" w:rsidP="00BA741F"/>
        </w:tc>
      </w:tr>
    </w:tbl>
    <w:p w:rsidR="0021159A" w:rsidRPr="0021159A" w:rsidRDefault="0021159A">
      <w:pPr>
        <w:rPr>
          <w:b/>
          <w:sz w:val="20"/>
          <w:szCs w:val="20"/>
        </w:rPr>
      </w:pPr>
    </w:p>
    <w:sectPr w:rsidR="0021159A" w:rsidRPr="0021159A" w:rsidSect="0021159A">
      <w:pgSz w:w="16838" w:h="11906" w:orient="landscape"/>
      <w:pgMar w:top="1260" w:right="1440" w:bottom="1106" w:left="1440" w:header="6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183" w:rsidRDefault="00D94183" w:rsidP="007A3FFC">
      <w:pPr>
        <w:pStyle w:val="Default"/>
      </w:pPr>
      <w:r>
        <w:separator/>
      </w:r>
    </w:p>
  </w:endnote>
  <w:endnote w:type="continuationSeparator" w:id="0">
    <w:p w:rsidR="00D94183" w:rsidRDefault="00D94183" w:rsidP="007A3FFC">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183" w:rsidRDefault="00D94183" w:rsidP="007A3FFC">
      <w:pPr>
        <w:pStyle w:val="Default"/>
      </w:pPr>
      <w:r>
        <w:separator/>
      </w:r>
    </w:p>
  </w:footnote>
  <w:footnote w:type="continuationSeparator" w:id="0">
    <w:p w:rsidR="00D94183" w:rsidRDefault="00D94183" w:rsidP="007A3FFC">
      <w:pPr>
        <w:pStyle w:val="Defaul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D" w:rsidRDefault="00B91AB7" w:rsidP="00B91AB7">
    <w:pPr>
      <w:pStyle w:val="Header"/>
      <w:ind w:left="-851"/>
    </w:pPr>
    <w:r>
      <w:rPr>
        <w:noProof/>
      </w:rPr>
      <w:drawing>
        <wp:inline distT="0" distB="0" distL="0" distR="0" wp14:anchorId="7E641728" wp14:editId="60D9651F">
          <wp:extent cx="7217893" cy="698655"/>
          <wp:effectExtent l="0" t="0" r="254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217893" cy="69865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11A03"/>
    <w:multiLevelType w:val="hybridMultilevel"/>
    <w:tmpl w:val="456E04EC"/>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674D3F9C"/>
    <w:multiLevelType w:val="hybridMultilevel"/>
    <w:tmpl w:val="BC686B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E07"/>
    <w:rsid w:val="00000F23"/>
    <w:rsid w:val="00001BAA"/>
    <w:rsid w:val="00042638"/>
    <w:rsid w:val="000650DA"/>
    <w:rsid w:val="00065D8E"/>
    <w:rsid w:val="00086B6B"/>
    <w:rsid w:val="000943C8"/>
    <w:rsid w:val="00096C0B"/>
    <w:rsid w:val="000A3B24"/>
    <w:rsid w:val="000B6379"/>
    <w:rsid w:val="000F5555"/>
    <w:rsid w:val="0011001C"/>
    <w:rsid w:val="00112FFC"/>
    <w:rsid w:val="00157A8E"/>
    <w:rsid w:val="00157FBE"/>
    <w:rsid w:val="00160548"/>
    <w:rsid w:val="00190EEE"/>
    <w:rsid w:val="00194DB4"/>
    <w:rsid w:val="001A1937"/>
    <w:rsid w:val="001A29CB"/>
    <w:rsid w:val="001B2BEB"/>
    <w:rsid w:val="001C6958"/>
    <w:rsid w:val="001F3670"/>
    <w:rsid w:val="002102F4"/>
    <w:rsid w:val="0021159A"/>
    <w:rsid w:val="00211770"/>
    <w:rsid w:val="00226932"/>
    <w:rsid w:val="00226D89"/>
    <w:rsid w:val="002311C1"/>
    <w:rsid w:val="002354A5"/>
    <w:rsid w:val="00235C85"/>
    <w:rsid w:val="00253026"/>
    <w:rsid w:val="00262D19"/>
    <w:rsid w:val="00286692"/>
    <w:rsid w:val="00290069"/>
    <w:rsid w:val="00291872"/>
    <w:rsid w:val="002A2F7D"/>
    <w:rsid w:val="002A5722"/>
    <w:rsid w:val="002C4036"/>
    <w:rsid w:val="002D25F7"/>
    <w:rsid w:val="00305D27"/>
    <w:rsid w:val="0032407C"/>
    <w:rsid w:val="00353224"/>
    <w:rsid w:val="00377BE7"/>
    <w:rsid w:val="003D2A3F"/>
    <w:rsid w:val="003F1544"/>
    <w:rsid w:val="003F1C6E"/>
    <w:rsid w:val="00403006"/>
    <w:rsid w:val="0041429A"/>
    <w:rsid w:val="0045114B"/>
    <w:rsid w:val="0045498B"/>
    <w:rsid w:val="00456D6A"/>
    <w:rsid w:val="00461FBE"/>
    <w:rsid w:val="00476F61"/>
    <w:rsid w:val="0048185F"/>
    <w:rsid w:val="004B40CC"/>
    <w:rsid w:val="004D0B59"/>
    <w:rsid w:val="004E08E8"/>
    <w:rsid w:val="00512834"/>
    <w:rsid w:val="00512F2F"/>
    <w:rsid w:val="00514E57"/>
    <w:rsid w:val="00532AFA"/>
    <w:rsid w:val="0057691D"/>
    <w:rsid w:val="00580366"/>
    <w:rsid w:val="005966BE"/>
    <w:rsid w:val="005B0FE3"/>
    <w:rsid w:val="005C0D62"/>
    <w:rsid w:val="005F4E60"/>
    <w:rsid w:val="00616E0A"/>
    <w:rsid w:val="00617D55"/>
    <w:rsid w:val="006351EC"/>
    <w:rsid w:val="00635244"/>
    <w:rsid w:val="00635FE4"/>
    <w:rsid w:val="00637BAE"/>
    <w:rsid w:val="00657D51"/>
    <w:rsid w:val="00677534"/>
    <w:rsid w:val="00686B78"/>
    <w:rsid w:val="006C34B3"/>
    <w:rsid w:val="006F1E29"/>
    <w:rsid w:val="006F3E23"/>
    <w:rsid w:val="00712640"/>
    <w:rsid w:val="00761065"/>
    <w:rsid w:val="00781AFB"/>
    <w:rsid w:val="007822E4"/>
    <w:rsid w:val="007A3FFC"/>
    <w:rsid w:val="007C2270"/>
    <w:rsid w:val="007C30A9"/>
    <w:rsid w:val="007D3B85"/>
    <w:rsid w:val="007E594D"/>
    <w:rsid w:val="00806714"/>
    <w:rsid w:val="00850B2A"/>
    <w:rsid w:val="00873958"/>
    <w:rsid w:val="00895F25"/>
    <w:rsid w:val="008B2CF6"/>
    <w:rsid w:val="008C1516"/>
    <w:rsid w:val="008E271C"/>
    <w:rsid w:val="0090431B"/>
    <w:rsid w:val="00910A9C"/>
    <w:rsid w:val="00916FC3"/>
    <w:rsid w:val="009304C1"/>
    <w:rsid w:val="009334FD"/>
    <w:rsid w:val="00933C7C"/>
    <w:rsid w:val="009405C8"/>
    <w:rsid w:val="009448A3"/>
    <w:rsid w:val="00976349"/>
    <w:rsid w:val="00982FF3"/>
    <w:rsid w:val="0098575D"/>
    <w:rsid w:val="00986E07"/>
    <w:rsid w:val="009B6BBD"/>
    <w:rsid w:val="009C28FF"/>
    <w:rsid w:val="009D1461"/>
    <w:rsid w:val="009E2B2F"/>
    <w:rsid w:val="009F5E5A"/>
    <w:rsid w:val="00A1559B"/>
    <w:rsid w:val="00A441CB"/>
    <w:rsid w:val="00A73CC3"/>
    <w:rsid w:val="00AF7ECA"/>
    <w:rsid w:val="00B14137"/>
    <w:rsid w:val="00B32C87"/>
    <w:rsid w:val="00B348C8"/>
    <w:rsid w:val="00B40FE2"/>
    <w:rsid w:val="00B72FD4"/>
    <w:rsid w:val="00B73143"/>
    <w:rsid w:val="00B829F8"/>
    <w:rsid w:val="00B9000E"/>
    <w:rsid w:val="00B91AB7"/>
    <w:rsid w:val="00B91CF9"/>
    <w:rsid w:val="00B92913"/>
    <w:rsid w:val="00BB703D"/>
    <w:rsid w:val="00BF6A8E"/>
    <w:rsid w:val="00C150CF"/>
    <w:rsid w:val="00C16790"/>
    <w:rsid w:val="00C22202"/>
    <w:rsid w:val="00C32F15"/>
    <w:rsid w:val="00C463D9"/>
    <w:rsid w:val="00C547E4"/>
    <w:rsid w:val="00C55DCC"/>
    <w:rsid w:val="00C56167"/>
    <w:rsid w:val="00C67747"/>
    <w:rsid w:val="00C82C9E"/>
    <w:rsid w:val="00C85582"/>
    <w:rsid w:val="00C91360"/>
    <w:rsid w:val="00CA0199"/>
    <w:rsid w:val="00CA6BD2"/>
    <w:rsid w:val="00CB4A76"/>
    <w:rsid w:val="00CB5A6D"/>
    <w:rsid w:val="00CC3CCF"/>
    <w:rsid w:val="00CE5D76"/>
    <w:rsid w:val="00CF46FA"/>
    <w:rsid w:val="00D22E7D"/>
    <w:rsid w:val="00D27AAE"/>
    <w:rsid w:val="00D31E5F"/>
    <w:rsid w:val="00D6161B"/>
    <w:rsid w:val="00D7132F"/>
    <w:rsid w:val="00D94183"/>
    <w:rsid w:val="00DA784A"/>
    <w:rsid w:val="00DE607B"/>
    <w:rsid w:val="00E0139F"/>
    <w:rsid w:val="00E342D4"/>
    <w:rsid w:val="00E46744"/>
    <w:rsid w:val="00E4798C"/>
    <w:rsid w:val="00E84A75"/>
    <w:rsid w:val="00EB4658"/>
    <w:rsid w:val="00EC25A9"/>
    <w:rsid w:val="00EF5C5F"/>
    <w:rsid w:val="00F27438"/>
    <w:rsid w:val="00F73C52"/>
    <w:rsid w:val="00F859CD"/>
    <w:rsid w:val="00F879BE"/>
    <w:rsid w:val="00FA2241"/>
    <w:rsid w:val="00FA4E56"/>
    <w:rsid w:val="00FE0096"/>
    <w:rsid w:val="00FE660E"/>
    <w:rsid w:val="00FF3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6E07"/>
    <w:pPr>
      <w:widowControl w:val="0"/>
      <w:autoSpaceDE w:val="0"/>
      <w:autoSpaceDN w:val="0"/>
      <w:adjustRightInd w:val="0"/>
    </w:pPr>
    <w:rPr>
      <w:rFonts w:ascii="Verdana" w:hAnsi="Verdana" w:cs="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6E07"/>
    <w:pPr>
      <w:widowControl w:val="0"/>
      <w:autoSpaceDE w:val="0"/>
      <w:autoSpaceDN w:val="0"/>
      <w:adjustRightInd w:val="0"/>
    </w:pPr>
    <w:rPr>
      <w:rFonts w:ascii="Verdana" w:hAnsi="Verdana" w:cs="Verdana"/>
      <w:color w:val="000000"/>
      <w:sz w:val="24"/>
      <w:szCs w:val="24"/>
    </w:rPr>
  </w:style>
  <w:style w:type="paragraph" w:styleId="Header">
    <w:name w:val="header"/>
    <w:basedOn w:val="Normal"/>
    <w:rsid w:val="00657D51"/>
    <w:pPr>
      <w:tabs>
        <w:tab w:val="center" w:pos="4153"/>
        <w:tab w:val="right" w:pos="8306"/>
      </w:tabs>
    </w:pPr>
  </w:style>
  <w:style w:type="paragraph" w:styleId="Footer">
    <w:name w:val="footer"/>
    <w:basedOn w:val="Normal"/>
    <w:rsid w:val="00657D51"/>
    <w:pPr>
      <w:tabs>
        <w:tab w:val="center" w:pos="4153"/>
        <w:tab w:val="right" w:pos="8306"/>
      </w:tabs>
    </w:pPr>
  </w:style>
  <w:style w:type="character" w:styleId="PlaceholderText">
    <w:name w:val="Placeholder Text"/>
    <w:basedOn w:val="DefaultParagraphFont"/>
    <w:uiPriority w:val="99"/>
    <w:semiHidden/>
    <w:rsid w:val="006F1E29"/>
    <w:rPr>
      <w:color w:val="808080"/>
    </w:rPr>
  </w:style>
  <w:style w:type="paragraph" w:styleId="BalloonText">
    <w:name w:val="Balloon Text"/>
    <w:basedOn w:val="Normal"/>
    <w:link w:val="BalloonTextChar"/>
    <w:rsid w:val="006F1E29"/>
    <w:rPr>
      <w:rFonts w:ascii="Tahoma" w:hAnsi="Tahoma" w:cs="Tahoma"/>
      <w:sz w:val="16"/>
      <w:szCs w:val="16"/>
    </w:rPr>
  </w:style>
  <w:style w:type="character" w:customStyle="1" w:styleId="BalloonTextChar">
    <w:name w:val="Balloon Text Char"/>
    <w:basedOn w:val="DefaultParagraphFont"/>
    <w:link w:val="BalloonText"/>
    <w:rsid w:val="006F1E29"/>
    <w:rPr>
      <w:rFonts w:ascii="Tahoma" w:hAnsi="Tahoma" w:cs="Tahoma"/>
      <w:sz w:val="16"/>
      <w:szCs w:val="16"/>
    </w:rPr>
  </w:style>
  <w:style w:type="table" w:styleId="TableGrid">
    <w:name w:val="Table Grid"/>
    <w:basedOn w:val="TableNormal"/>
    <w:uiPriority w:val="59"/>
    <w:rsid w:val="00D31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6C0B"/>
    <w:pPr>
      <w:ind w:left="720"/>
      <w:contextualSpacing/>
    </w:pPr>
  </w:style>
  <w:style w:type="character" w:styleId="CommentReference">
    <w:name w:val="annotation reference"/>
    <w:basedOn w:val="DefaultParagraphFont"/>
    <w:rsid w:val="00B40FE2"/>
    <w:rPr>
      <w:sz w:val="16"/>
      <w:szCs w:val="16"/>
    </w:rPr>
  </w:style>
  <w:style w:type="paragraph" w:styleId="CommentText">
    <w:name w:val="annotation text"/>
    <w:basedOn w:val="Normal"/>
    <w:link w:val="CommentTextChar"/>
    <w:rsid w:val="00B40FE2"/>
    <w:rPr>
      <w:sz w:val="20"/>
      <w:szCs w:val="20"/>
    </w:rPr>
  </w:style>
  <w:style w:type="character" w:customStyle="1" w:styleId="CommentTextChar">
    <w:name w:val="Comment Text Char"/>
    <w:basedOn w:val="DefaultParagraphFont"/>
    <w:link w:val="CommentText"/>
    <w:rsid w:val="00B40FE2"/>
    <w:rPr>
      <w:rFonts w:ascii="Verdana" w:hAnsi="Verdana" w:cs="Verdana"/>
    </w:rPr>
  </w:style>
  <w:style w:type="paragraph" w:styleId="CommentSubject">
    <w:name w:val="annotation subject"/>
    <w:basedOn w:val="CommentText"/>
    <w:next w:val="CommentText"/>
    <w:link w:val="CommentSubjectChar"/>
    <w:rsid w:val="00B40FE2"/>
    <w:rPr>
      <w:b/>
      <w:bCs/>
    </w:rPr>
  </w:style>
  <w:style w:type="character" w:customStyle="1" w:styleId="CommentSubjectChar">
    <w:name w:val="Comment Subject Char"/>
    <w:basedOn w:val="CommentTextChar"/>
    <w:link w:val="CommentSubject"/>
    <w:rsid w:val="00B40FE2"/>
    <w:rPr>
      <w:rFonts w:ascii="Verdana" w:hAnsi="Verdana" w:cs="Verdana"/>
      <w:b/>
      <w:bCs/>
    </w:rPr>
  </w:style>
  <w:style w:type="character" w:styleId="Hyperlink">
    <w:name w:val="Hyperlink"/>
    <w:basedOn w:val="DefaultParagraphFont"/>
    <w:rsid w:val="00B40FE2"/>
    <w:rPr>
      <w:color w:val="0000FF" w:themeColor="hyperlink"/>
      <w:u w:val="single"/>
    </w:rPr>
  </w:style>
  <w:style w:type="character" w:styleId="FollowedHyperlink">
    <w:name w:val="FollowedHyperlink"/>
    <w:basedOn w:val="DefaultParagraphFont"/>
    <w:rsid w:val="002A2F7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6E07"/>
    <w:pPr>
      <w:widowControl w:val="0"/>
      <w:autoSpaceDE w:val="0"/>
      <w:autoSpaceDN w:val="0"/>
      <w:adjustRightInd w:val="0"/>
    </w:pPr>
    <w:rPr>
      <w:rFonts w:ascii="Verdana" w:hAnsi="Verdana" w:cs="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6E07"/>
    <w:pPr>
      <w:widowControl w:val="0"/>
      <w:autoSpaceDE w:val="0"/>
      <w:autoSpaceDN w:val="0"/>
      <w:adjustRightInd w:val="0"/>
    </w:pPr>
    <w:rPr>
      <w:rFonts w:ascii="Verdana" w:hAnsi="Verdana" w:cs="Verdana"/>
      <w:color w:val="000000"/>
      <w:sz w:val="24"/>
      <w:szCs w:val="24"/>
    </w:rPr>
  </w:style>
  <w:style w:type="paragraph" w:styleId="Header">
    <w:name w:val="header"/>
    <w:basedOn w:val="Normal"/>
    <w:rsid w:val="00657D51"/>
    <w:pPr>
      <w:tabs>
        <w:tab w:val="center" w:pos="4153"/>
        <w:tab w:val="right" w:pos="8306"/>
      </w:tabs>
    </w:pPr>
  </w:style>
  <w:style w:type="paragraph" w:styleId="Footer">
    <w:name w:val="footer"/>
    <w:basedOn w:val="Normal"/>
    <w:rsid w:val="00657D51"/>
    <w:pPr>
      <w:tabs>
        <w:tab w:val="center" w:pos="4153"/>
        <w:tab w:val="right" w:pos="8306"/>
      </w:tabs>
    </w:pPr>
  </w:style>
  <w:style w:type="character" w:styleId="PlaceholderText">
    <w:name w:val="Placeholder Text"/>
    <w:basedOn w:val="DefaultParagraphFont"/>
    <w:uiPriority w:val="99"/>
    <w:semiHidden/>
    <w:rsid w:val="006F1E29"/>
    <w:rPr>
      <w:color w:val="808080"/>
    </w:rPr>
  </w:style>
  <w:style w:type="paragraph" w:styleId="BalloonText">
    <w:name w:val="Balloon Text"/>
    <w:basedOn w:val="Normal"/>
    <w:link w:val="BalloonTextChar"/>
    <w:rsid w:val="006F1E29"/>
    <w:rPr>
      <w:rFonts w:ascii="Tahoma" w:hAnsi="Tahoma" w:cs="Tahoma"/>
      <w:sz w:val="16"/>
      <w:szCs w:val="16"/>
    </w:rPr>
  </w:style>
  <w:style w:type="character" w:customStyle="1" w:styleId="BalloonTextChar">
    <w:name w:val="Balloon Text Char"/>
    <w:basedOn w:val="DefaultParagraphFont"/>
    <w:link w:val="BalloonText"/>
    <w:rsid w:val="006F1E29"/>
    <w:rPr>
      <w:rFonts w:ascii="Tahoma" w:hAnsi="Tahoma" w:cs="Tahoma"/>
      <w:sz w:val="16"/>
      <w:szCs w:val="16"/>
    </w:rPr>
  </w:style>
  <w:style w:type="table" w:styleId="TableGrid">
    <w:name w:val="Table Grid"/>
    <w:basedOn w:val="TableNormal"/>
    <w:uiPriority w:val="59"/>
    <w:rsid w:val="00D31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6C0B"/>
    <w:pPr>
      <w:ind w:left="720"/>
      <w:contextualSpacing/>
    </w:pPr>
  </w:style>
  <w:style w:type="character" w:styleId="CommentReference">
    <w:name w:val="annotation reference"/>
    <w:basedOn w:val="DefaultParagraphFont"/>
    <w:rsid w:val="00B40FE2"/>
    <w:rPr>
      <w:sz w:val="16"/>
      <w:szCs w:val="16"/>
    </w:rPr>
  </w:style>
  <w:style w:type="paragraph" w:styleId="CommentText">
    <w:name w:val="annotation text"/>
    <w:basedOn w:val="Normal"/>
    <w:link w:val="CommentTextChar"/>
    <w:rsid w:val="00B40FE2"/>
    <w:rPr>
      <w:sz w:val="20"/>
      <w:szCs w:val="20"/>
    </w:rPr>
  </w:style>
  <w:style w:type="character" w:customStyle="1" w:styleId="CommentTextChar">
    <w:name w:val="Comment Text Char"/>
    <w:basedOn w:val="DefaultParagraphFont"/>
    <w:link w:val="CommentText"/>
    <w:rsid w:val="00B40FE2"/>
    <w:rPr>
      <w:rFonts w:ascii="Verdana" w:hAnsi="Verdana" w:cs="Verdana"/>
    </w:rPr>
  </w:style>
  <w:style w:type="paragraph" w:styleId="CommentSubject">
    <w:name w:val="annotation subject"/>
    <w:basedOn w:val="CommentText"/>
    <w:next w:val="CommentText"/>
    <w:link w:val="CommentSubjectChar"/>
    <w:rsid w:val="00B40FE2"/>
    <w:rPr>
      <w:b/>
      <w:bCs/>
    </w:rPr>
  </w:style>
  <w:style w:type="character" w:customStyle="1" w:styleId="CommentSubjectChar">
    <w:name w:val="Comment Subject Char"/>
    <w:basedOn w:val="CommentTextChar"/>
    <w:link w:val="CommentSubject"/>
    <w:rsid w:val="00B40FE2"/>
    <w:rPr>
      <w:rFonts w:ascii="Verdana" w:hAnsi="Verdana" w:cs="Verdana"/>
      <w:b/>
      <w:bCs/>
    </w:rPr>
  </w:style>
  <w:style w:type="character" w:styleId="Hyperlink">
    <w:name w:val="Hyperlink"/>
    <w:basedOn w:val="DefaultParagraphFont"/>
    <w:rsid w:val="00B40FE2"/>
    <w:rPr>
      <w:color w:val="0000FF" w:themeColor="hyperlink"/>
      <w:u w:val="single"/>
    </w:rPr>
  </w:style>
  <w:style w:type="character" w:styleId="FollowedHyperlink">
    <w:name w:val="FollowedHyperlink"/>
    <w:basedOn w:val="DefaultParagraphFont"/>
    <w:rsid w:val="002A2F7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047D8A3F-4D95-4A25-AAC2-7FAA49040DB9}"/>
      </w:docPartPr>
      <w:docPartBody>
        <w:p w:rsidR="00C74444" w:rsidRDefault="00D06487">
          <w:r w:rsidRPr="00D36624">
            <w:rPr>
              <w:rStyle w:val="PlaceholderText"/>
            </w:rPr>
            <w:t>Click here to enter text.</w:t>
          </w:r>
        </w:p>
      </w:docPartBody>
    </w:docPart>
    <w:docPart>
      <w:docPartPr>
        <w:name w:val="A54925C2C1B04BBC93B8ED89D1FBA1DC"/>
        <w:category>
          <w:name w:val="General"/>
          <w:gallery w:val="placeholder"/>
        </w:category>
        <w:types>
          <w:type w:val="bbPlcHdr"/>
        </w:types>
        <w:behaviors>
          <w:behavior w:val="content"/>
        </w:behaviors>
        <w:guid w:val="{4B8D63E1-01C7-42F1-9E44-86F8F90D06D4}"/>
      </w:docPartPr>
      <w:docPartBody>
        <w:p w:rsidR="00000000" w:rsidRDefault="00A07AA1" w:rsidP="00A07AA1">
          <w:pPr>
            <w:pStyle w:val="A54925C2C1B04BBC93B8ED89D1FBA1DC"/>
          </w:pPr>
          <w:r w:rsidRPr="00D36624">
            <w:rPr>
              <w:rStyle w:val="PlaceholderText"/>
            </w:rPr>
            <w:t>Click here to enter text.</w:t>
          </w:r>
        </w:p>
      </w:docPartBody>
    </w:docPart>
    <w:docPart>
      <w:docPartPr>
        <w:name w:val="DefaultPlaceholder_1082065160"/>
        <w:category>
          <w:name w:val="General"/>
          <w:gallery w:val="placeholder"/>
        </w:category>
        <w:types>
          <w:type w:val="bbPlcHdr"/>
        </w:types>
        <w:behaviors>
          <w:behavior w:val="content"/>
        </w:behaviors>
        <w:guid w:val="{527C3B95-E97F-4ECD-9590-D20E44DD3E4A}"/>
      </w:docPartPr>
      <w:docPartBody>
        <w:p w:rsidR="00000000" w:rsidRDefault="00A07AA1">
          <w:r w:rsidRPr="003C6D59">
            <w:rPr>
              <w:rStyle w:val="PlaceholderText"/>
            </w:rPr>
            <w:t>Click here to enter a date.</w:t>
          </w:r>
        </w:p>
      </w:docPartBody>
    </w:docPart>
    <w:docPart>
      <w:docPartPr>
        <w:name w:val="E9ECDA49B9B248A68EEAE60488C9C23E"/>
        <w:category>
          <w:name w:val="General"/>
          <w:gallery w:val="placeholder"/>
        </w:category>
        <w:types>
          <w:type w:val="bbPlcHdr"/>
        </w:types>
        <w:behaviors>
          <w:behavior w:val="content"/>
        </w:behaviors>
        <w:guid w:val="{4A08CC8B-6279-47DD-8D9D-BC7351DB7F2B}"/>
      </w:docPartPr>
      <w:docPartBody>
        <w:p w:rsidR="00000000" w:rsidRDefault="00A07AA1" w:rsidP="00A07AA1">
          <w:pPr>
            <w:pStyle w:val="E9ECDA49B9B248A68EEAE60488C9C23E"/>
          </w:pPr>
          <w:r w:rsidRPr="00D36624">
            <w:rPr>
              <w:rStyle w:val="PlaceholderText"/>
            </w:rPr>
            <w:t>Click here to enter text.</w:t>
          </w:r>
        </w:p>
      </w:docPartBody>
    </w:docPart>
    <w:docPart>
      <w:docPartPr>
        <w:name w:val="ED6A6401A8544B44B5440E11B5C67E65"/>
        <w:category>
          <w:name w:val="General"/>
          <w:gallery w:val="placeholder"/>
        </w:category>
        <w:types>
          <w:type w:val="bbPlcHdr"/>
        </w:types>
        <w:behaviors>
          <w:behavior w:val="content"/>
        </w:behaviors>
        <w:guid w:val="{9E93E026-E5FB-4930-BAD7-514B98924BA1}"/>
      </w:docPartPr>
      <w:docPartBody>
        <w:p w:rsidR="00000000" w:rsidRDefault="00A07AA1" w:rsidP="00A07AA1">
          <w:pPr>
            <w:pStyle w:val="ED6A6401A8544B44B5440E11B5C67E65"/>
          </w:pPr>
          <w:r w:rsidRPr="003C6D59">
            <w:rPr>
              <w:rStyle w:val="PlaceholderText"/>
            </w:rPr>
            <w:t>Click here to enter a date.</w:t>
          </w:r>
        </w:p>
      </w:docPartBody>
    </w:docPart>
    <w:docPart>
      <w:docPartPr>
        <w:name w:val="25BA023AAD034070A536B8E977C378A1"/>
        <w:category>
          <w:name w:val="General"/>
          <w:gallery w:val="placeholder"/>
        </w:category>
        <w:types>
          <w:type w:val="bbPlcHdr"/>
        </w:types>
        <w:behaviors>
          <w:behavior w:val="content"/>
        </w:behaviors>
        <w:guid w:val="{1DAABF9F-9EF5-4A4C-99D2-200C21AF98D6}"/>
      </w:docPartPr>
      <w:docPartBody>
        <w:p w:rsidR="00000000" w:rsidRDefault="00A07AA1" w:rsidP="00A07AA1">
          <w:pPr>
            <w:pStyle w:val="25BA023AAD034070A536B8E977C378A1"/>
          </w:pPr>
          <w:r w:rsidRPr="00D36624">
            <w:rPr>
              <w:rStyle w:val="PlaceholderText"/>
            </w:rPr>
            <w:t>Click here to enter text.</w:t>
          </w:r>
        </w:p>
      </w:docPartBody>
    </w:docPart>
    <w:docPart>
      <w:docPartPr>
        <w:name w:val="AEBB57D5B2E54633A131254182775774"/>
        <w:category>
          <w:name w:val="General"/>
          <w:gallery w:val="placeholder"/>
        </w:category>
        <w:types>
          <w:type w:val="bbPlcHdr"/>
        </w:types>
        <w:behaviors>
          <w:behavior w:val="content"/>
        </w:behaviors>
        <w:guid w:val="{8D4ABC89-251A-4F9A-84E0-D956C38A37CB}"/>
      </w:docPartPr>
      <w:docPartBody>
        <w:p w:rsidR="00000000" w:rsidRDefault="00A07AA1" w:rsidP="00A07AA1">
          <w:pPr>
            <w:pStyle w:val="AEBB57D5B2E54633A131254182775774"/>
          </w:pPr>
          <w:r w:rsidRPr="003C6D59">
            <w:rPr>
              <w:rStyle w:val="PlaceholderText"/>
            </w:rPr>
            <w:t>Click here to enter a date.</w:t>
          </w:r>
        </w:p>
      </w:docPartBody>
    </w:docPart>
    <w:docPart>
      <w:docPartPr>
        <w:name w:val="9E2023979CED4301B06671F8F114F354"/>
        <w:category>
          <w:name w:val="General"/>
          <w:gallery w:val="placeholder"/>
        </w:category>
        <w:types>
          <w:type w:val="bbPlcHdr"/>
        </w:types>
        <w:behaviors>
          <w:behavior w:val="content"/>
        </w:behaviors>
        <w:guid w:val="{07F4F36B-B570-4432-94E2-B69F3620D647}"/>
      </w:docPartPr>
      <w:docPartBody>
        <w:p w:rsidR="00000000" w:rsidRDefault="00A07AA1" w:rsidP="00A07AA1">
          <w:pPr>
            <w:pStyle w:val="9E2023979CED4301B06671F8F114F354"/>
          </w:pPr>
          <w:r w:rsidRPr="00D36624">
            <w:rPr>
              <w:rStyle w:val="PlaceholderText"/>
            </w:rPr>
            <w:t>Click here to enter text.</w:t>
          </w:r>
        </w:p>
      </w:docPartBody>
    </w:docPart>
    <w:docPart>
      <w:docPartPr>
        <w:name w:val="E283DAE501DB4953A547430EB334B848"/>
        <w:category>
          <w:name w:val="General"/>
          <w:gallery w:val="placeholder"/>
        </w:category>
        <w:types>
          <w:type w:val="bbPlcHdr"/>
        </w:types>
        <w:behaviors>
          <w:behavior w:val="content"/>
        </w:behaviors>
        <w:guid w:val="{F2A25DDA-7C9E-4F98-994F-A6B92715C6B3}"/>
      </w:docPartPr>
      <w:docPartBody>
        <w:p w:rsidR="00000000" w:rsidRDefault="00A07AA1" w:rsidP="00A07AA1">
          <w:pPr>
            <w:pStyle w:val="E283DAE501DB4953A547430EB334B848"/>
          </w:pPr>
          <w:r w:rsidRPr="003C6D59">
            <w:rPr>
              <w:rStyle w:val="PlaceholderText"/>
            </w:rPr>
            <w:t>Click here to enter a date.</w:t>
          </w:r>
        </w:p>
      </w:docPartBody>
    </w:docPart>
    <w:docPart>
      <w:docPartPr>
        <w:name w:val="CBA58970BDCC451DAA9AD977375F5E0D"/>
        <w:category>
          <w:name w:val="General"/>
          <w:gallery w:val="placeholder"/>
        </w:category>
        <w:types>
          <w:type w:val="bbPlcHdr"/>
        </w:types>
        <w:behaviors>
          <w:behavior w:val="content"/>
        </w:behaviors>
        <w:guid w:val="{C5CCDD3A-37A1-40AF-AEE6-8D921E0ABD96}"/>
      </w:docPartPr>
      <w:docPartBody>
        <w:p w:rsidR="00000000" w:rsidRDefault="00A07AA1" w:rsidP="00A07AA1">
          <w:pPr>
            <w:pStyle w:val="CBA58970BDCC451DAA9AD977375F5E0D"/>
          </w:pPr>
          <w:r w:rsidRPr="00D36624">
            <w:rPr>
              <w:rStyle w:val="PlaceholderText"/>
            </w:rPr>
            <w:t>Click here to enter text.</w:t>
          </w:r>
        </w:p>
      </w:docPartBody>
    </w:docPart>
    <w:docPart>
      <w:docPartPr>
        <w:name w:val="2F04FEBCF0684BBB967A48CC2F4F5D5C"/>
        <w:category>
          <w:name w:val="General"/>
          <w:gallery w:val="placeholder"/>
        </w:category>
        <w:types>
          <w:type w:val="bbPlcHdr"/>
        </w:types>
        <w:behaviors>
          <w:behavior w:val="content"/>
        </w:behaviors>
        <w:guid w:val="{81B8BE69-78A5-42D2-BBBC-09EA9507A795}"/>
      </w:docPartPr>
      <w:docPartBody>
        <w:p w:rsidR="00000000" w:rsidRDefault="00A07AA1" w:rsidP="00A07AA1">
          <w:pPr>
            <w:pStyle w:val="2F04FEBCF0684BBB967A48CC2F4F5D5C"/>
          </w:pPr>
          <w:r w:rsidRPr="003C6D59">
            <w:rPr>
              <w:rStyle w:val="PlaceholderText"/>
            </w:rPr>
            <w:t>Click here to enter a date.</w:t>
          </w:r>
        </w:p>
      </w:docPartBody>
    </w:docPart>
    <w:docPart>
      <w:docPartPr>
        <w:name w:val="624ED9CC67C54821B199F9F15CFC3FD0"/>
        <w:category>
          <w:name w:val="General"/>
          <w:gallery w:val="placeholder"/>
        </w:category>
        <w:types>
          <w:type w:val="bbPlcHdr"/>
        </w:types>
        <w:behaviors>
          <w:behavior w:val="content"/>
        </w:behaviors>
        <w:guid w:val="{01B45E1E-9352-4162-B7E4-87808F602F3D}"/>
      </w:docPartPr>
      <w:docPartBody>
        <w:p w:rsidR="00000000" w:rsidRDefault="00A07AA1" w:rsidP="00A07AA1">
          <w:pPr>
            <w:pStyle w:val="624ED9CC67C54821B199F9F15CFC3FD0"/>
          </w:pPr>
          <w:r w:rsidRPr="00D36624">
            <w:rPr>
              <w:rStyle w:val="PlaceholderText"/>
            </w:rPr>
            <w:t>Click here to enter text.</w:t>
          </w:r>
        </w:p>
      </w:docPartBody>
    </w:docPart>
    <w:docPart>
      <w:docPartPr>
        <w:name w:val="439DBA9E78F14AFFA456FC81F1A06CCB"/>
        <w:category>
          <w:name w:val="General"/>
          <w:gallery w:val="placeholder"/>
        </w:category>
        <w:types>
          <w:type w:val="bbPlcHdr"/>
        </w:types>
        <w:behaviors>
          <w:behavior w:val="content"/>
        </w:behaviors>
        <w:guid w:val="{C1438DC4-0512-4B27-9C1C-379551039CB6}"/>
      </w:docPartPr>
      <w:docPartBody>
        <w:p w:rsidR="00000000" w:rsidRDefault="00A07AA1" w:rsidP="00A07AA1">
          <w:pPr>
            <w:pStyle w:val="439DBA9E78F14AFFA456FC81F1A06CCB"/>
          </w:pPr>
          <w:r w:rsidRPr="003C6D59">
            <w:rPr>
              <w:rStyle w:val="PlaceholderText"/>
            </w:rPr>
            <w:t>Click here to enter a date.</w:t>
          </w:r>
        </w:p>
      </w:docPartBody>
    </w:docPart>
    <w:docPart>
      <w:docPartPr>
        <w:name w:val="A78A1D20F39E40C984C7991188A138AB"/>
        <w:category>
          <w:name w:val="General"/>
          <w:gallery w:val="placeholder"/>
        </w:category>
        <w:types>
          <w:type w:val="bbPlcHdr"/>
        </w:types>
        <w:behaviors>
          <w:behavior w:val="content"/>
        </w:behaviors>
        <w:guid w:val="{CEC8D834-47DA-4717-8194-6A5F906A2DF1}"/>
      </w:docPartPr>
      <w:docPartBody>
        <w:p w:rsidR="00000000" w:rsidRDefault="00A07AA1" w:rsidP="00A07AA1">
          <w:pPr>
            <w:pStyle w:val="A78A1D20F39E40C984C7991188A138AB"/>
          </w:pPr>
          <w:r w:rsidRPr="00D36624">
            <w:rPr>
              <w:rStyle w:val="PlaceholderText"/>
            </w:rPr>
            <w:t>Click here to enter text.</w:t>
          </w:r>
        </w:p>
      </w:docPartBody>
    </w:docPart>
    <w:docPart>
      <w:docPartPr>
        <w:name w:val="B34F9C5B987749ED85F486B20084360E"/>
        <w:category>
          <w:name w:val="General"/>
          <w:gallery w:val="placeholder"/>
        </w:category>
        <w:types>
          <w:type w:val="bbPlcHdr"/>
        </w:types>
        <w:behaviors>
          <w:behavior w:val="content"/>
        </w:behaviors>
        <w:guid w:val="{E800CDA9-7FD4-4654-B0F0-4038D92D8D97}"/>
      </w:docPartPr>
      <w:docPartBody>
        <w:p w:rsidR="00000000" w:rsidRDefault="00A07AA1" w:rsidP="00A07AA1">
          <w:pPr>
            <w:pStyle w:val="B34F9C5B987749ED85F486B20084360E"/>
          </w:pPr>
          <w:r w:rsidRPr="003C6D59">
            <w:rPr>
              <w:rStyle w:val="PlaceholderText"/>
            </w:rPr>
            <w:t>Click here to enter a date.</w:t>
          </w:r>
        </w:p>
      </w:docPartBody>
    </w:docPart>
    <w:docPart>
      <w:docPartPr>
        <w:name w:val="6B165D1A295A4D75B2DD14E61804AE0A"/>
        <w:category>
          <w:name w:val="General"/>
          <w:gallery w:val="placeholder"/>
        </w:category>
        <w:types>
          <w:type w:val="bbPlcHdr"/>
        </w:types>
        <w:behaviors>
          <w:behavior w:val="content"/>
        </w:behaviors>
        <w:guid w:val="{8127B7F8-96E5-4704-ABFF-712109825CEE}"/>
      </w:docPartPr>
      <w:docPartBody>
        <w:p w:rsidR="00000000" w:rsidRDefault="00A07AA1" w:rsidP="00A07AA1">
          <w:pPr>
            <w:pStyle w:val="6B165D1A295A4D75B2DD14E61804AE0A"/>
          </w:pPr>
          <w:r w:rsidRPr="00D36624">
            <w:rPr>
              <w:rStyle w:val="PlaceholderText"/>
            </w:rPr>
            <w:t>Click here to enter text.</w:t>
          </w:r>
        </w:p>
      </w:docPartBody>
    </w:docPart>
    <w:docPart>
      <w:docPartPr>
        <w:name w:val="1E0A9626DE9344B7B4ACEFD2CD1472A3"/>
        <w:category>
          <w:name w:val="General"/>
          <w:gallery w:val="placeholder"/>
        </w:category>
        <w:types>
          <w:type w:val="bbPlcHdr"/>
        </w:types>
        <w:behaviors>
          <w:behavior w:val="content"/>
        </w:behaviors>
        <w:guid w:val="{79DAD92E-D038-455C-9F40-78F0B341F9F8}"/>
      </w:docPartPr>
      <w:docPartBody>
        <w:p w:rsidR="00000000" w:rsidRDefault="00A07AA1" w:rsidP="00A07AA1">
          <w:pPr>
            <w:pStyle w:val="1E0A9626DE9344B7B4ACEFD2CD1472A3"/>
          </w:pPr>
          <w:r w:rsidRPr="003C6D59">
            <w:rPr>
              <w:rStyle w:val="PlaceholderText"/>
            </w:rPr>
            <w:t>Click here to enter a date.</w:t>
          </w:r>
        </w:p>
      </w:docPartBody>
    </w:docPart>
    <w:docPart>
      <w:docPartPr>
        <w:name w:val="93569D95492D45A2BDD99C36D7421B2E"/>
        <w:category>
          <w:name w:val="General"/>
          <w:gallery w:val="placeholder"/>
        </w:category>
        <w:types>
          <w:type w:val="bbPlcHdr"/>
        </w:types>
        <w:behaviors>
          <w:behavior w:val="content"/>
        </w:behaviors>
        <w:guid w:val="{874F094F-7097-41E8-AD13-71627501BB4F}"/>
      </w:docPartPr>
      <w:docPartBody>
        <w:p w:rsidR="00000000" w:rsidRDefault="00A07AA1" w:rsidP="00A07AA1">
          <w:pPr>
            <w:pStyle w:val="93569D95492D45A2BDD99C36D7421B2E"/>
          </w:pPr>
          <w:r w:rsidRPr="00D36624">
            <w:rPr>
              <w:rStyle w:val="PlaceholderText"/>
            </w:rPr>
            <w:t>Click here to enter text.</w:t>
          </w:r>
        </w:p>
      </w:docPartBody>
    </w:docPart>
    <w:docPart>
      <w:docPartPr>
        <w:name w:val="B54E2C5B93E441CFB899F476B137FDB5"/>
        <w:category>
          <w:name w:val="General"/>
          <w:gallery w:val="placeholder"/>
        </w:category>
        <w:types>
          <w:type w:val="bbPlcHdr"/>
        </w:types>
        <w:behaviors>
          <w:behavior w:val="content"/>
        </w:behaviors>
        <w:guid w:val="{15EFA2C3-42B0-42F1-B97E-09923B23E4F6}"/>
      </w:docPartPr>
      <w:docPartBody>
        <w:p w:rsidR="00000000" w:rsidRDefault="00A07AA1" w:rsidP="00A07AA1">
          <w:pPr>
            <w:pStyle w:val="B54E2C5B93E441CFB899F476B137FDB5"/>
          </w:pPr>
          <w:r w:rsidRPr="003C6D59">
            <w:rPr>
              <w:rStyle w:val="PlaceholderText"/>
            </w:rPr>
            <w:t>Click here to enter a date.</w:t>
          </w:r>
        </w:p>
      </w:docPartBody>
    </w:docPart>
    <w:docPart>
      <w:docPartPr>
        <w:name w:val="9F3B43A9E09945DB9E060A0E9F827060"/>
        <w:category>
          <w:name w:val="General"/>
          <w:gallery w:val="placeholder"/>
        </w:category>
        <w:types>
          <w:type w:val="bbPlcHdr"/>
        </w:types>
        <w:behaviors>
          <w:behavior w:val="content"/>
        </w:behaviors>
        <w:guid w:val="{F3A4BECA-8CF8-4A17-B6EC-360DA9BAA96C}"/>
      </w:docPartPr>
      <w:docPartBody>
        <w:p w:rsidR="00000000" w:rsidRDefault="00A07AA1" w:rsidP="00A07AA1">
          <w:pPr>
            <w:pStyle w:val="9F3B43A9E09945DB9E060A0E9F827060"/>
          </w:pPr>
          <w:r w:rsidRPr="00D36624">
            <w:rPr>
              <w:rStyle w:val="PlaceholderText"/>
            </w:rPr>
            <w:t>Click here to enter text.</w:t>
          </w:r>
        </w:p>
      </w:docPartBody>
    </w:docPart>
    <w:docPart>
      <w:docPartPr>
        <w:name w:val="14C63537443945EB97E499F22E9415F8"/>
        <w:category>
          <w:name w:val="General"/>
          <w:gallery w:val="placeholder"/>
        </w:category>
        <w:types>
          <w:type w:val="bbPlcHdr"/>
        </w:types>
        <w:behaviors>
          <w:behavior w:val="content"/>
        </w:behaviors>
        <w:guid w:val="{09614463-2BC1-41D8-BB02-7EB585DF3649}"/>
      </w:docPartPr>
      <w:docPartBody>
        <w:p w:rsidR="00000000" w:rsidRDefault="00A07AA1" w:rsidP="00A07AA1">
          <w:pPr>
            <w:pStyle w:val="14C63537443945EB97E499F22E9415F8"/>
          </w:pPr>
          <w:r w:rsidRPr="003C6D59">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D7"/>
    <w:rsid w:val="005E257B"/>
    <w:rsid w:val="0080368C"/>
    <w:rsid w:val="00822EEF"/>
    <w:rsid w:val="00935FD7"/>
    <w:rsid w:val="00A07AA1"/>
    <w:rsid w:val="00AB414A"/>
    <w:rsid w:val="00C74444"/>
    <w:rsid w:val="00CA48F1"/>
    <w:rsid w:val="00D064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AA1"/>
    <w:rPr>
      <w:color w:val="808080"/>
    </w:rPr>
  </w:style>
  <w:style w:type="paragraph" w:customStyle="1" w:styleId="414137FE97D347B5B07A17C3B1440856">
    <w:name w:val="414137FE97D347B5B07A17C3B144085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
    <w:name w:val="82A7A1AAB37A49F7A0024961E33B7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
    <w:name w:val="EBBC18ACD26645FB8E31F69DC47182E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
    <w:name w:val="63F9FDD72A7B412684811B75EEBABD1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
    <w:name w:val="036F250DF07444AEB2E616A6FDED8E3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
    <w:name w:val="B67006124A07434BA8321CDD6CDDD85F"/>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
    <w:name w:val="82871802D2A04C2CA69C2368A98300E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
    <w:name w:val="98772BC497BF42EBBCBFA4CB07747B33"/>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
    <w:name w:val="BB23AAE76529441AB6A283B6A896150D"/>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
    <w:name w:val="F9B91F11FAA54E8D953206A4E90873B7"/>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
    <w:name w:val="F1648E46677A4F759ECBFACD7F0F9308"/>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
    <w:name w:val="3D92CC06692541F4B813607F43DC315D"/>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1">
    <w:name w:val="414137FE97D347B5B07A17C3B144085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1">
    <w:name w:val="82A7A1AAB37A49F7A0024961E33B7B7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1">
    <w:name w:val="EBBC18ACD26645FB8E31F69DC47182E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1">
    <w:name w:val="63F9FDD72A7B412684811B75EEBABD1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1">
    <w:name w:val="036F250DF07444AEB2E616A6FDED8E3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1">
    <w:name w:val="B67006124A07434BA8321CDD6CDDD85F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1">
    <w:name w:val="82871802D2A04C2CA69C2368A98300E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1">
    <w:name w:val="98772BC497BF42EBBCBFA4CB07747B33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1">
    <w:name w:val="BB23AAE76529441AB6A283B6A896150D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1">
    <w:name w:val="F9B91F11FAA54E8D953206A4E90873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1">
    <w:name w:val="F1648E46677A4F759ECBFACD7F0F9308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1">
    <w:name w:val="3D92CC06692541F4B813607F43DC315D1"/>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2">
    <w:name w:val="414137FE97D347B5B07A17C3B144085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2">
    <w:name w:val="82A7A1AAB37A49F7A0024961E33B7B7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2">
    <w:name w:val="EBBC18ACD26645FB8E31F69DC47182E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2">
    <w:name w:val="63F9FDD72A7B412684811B75EEBABD1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2">
    <w:name w:val="036F250DF07444AEB2E616A6FDED8E3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2">
    <w:name w:val="B67006124A07434BA8321CDD6CDDD85F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2">
    <w:name w:val="82871802D2A04C2CA69C2368A98300E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2">
    <w:name w:val="98772BC497BF42EBBCBFA4CB07747B33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
    <w:name w:val="CD5FC87312C8449E8D9F9F6283DF0C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
    <w:name w:val="E4D338DB639148CB81FCC6C198146FB0"/>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
    <w:name w:val="FE3A8B0BE56E44A5A6C55657CBACA81A"/>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
    <w:name w:val="CA1E3498501247788F54A9B75BA68EAE"/>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3">
    <w:name w:val="414137FE97D347B5B07A17C3B144085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3">
    <w:name w:val="82A7A1AAB37A49F7A0024961E33B7B71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3">
    <w:name w:val="EBBC18ACD26645FB8E31F69DC47182E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3">
    <w:name w:val="63F9FDD72A7B412684811B75EEBABD1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3">
    <w:name w:val="036F250DF07444AEB2E616A6FDED8E3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
    <w:name w:val="2497F12102CE4A80913EBE8A85B23036"/>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
    <w:name w:val="8614E508DE8A42BDB3FE5D948AE88795"/>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3">
    <w:name w:val="98772BC497BF42EBBCBFA4CB07747B33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1">
    <w:name w:val="CD5FC87312C8449E8D9F9F6283DF0CA1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1">
    <w:name w:val="E4D338DB639148CB81FCC6C198146FB0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1">
    <w:name w:val="FE3A8B0BE56E44A5A6C55657CBACA81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1">
    <w:name w:val="CA1E3498501247788F54A9B75BA68EAE1"/>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4">
    <w:name w:val="414137FE97D347B5B07A17C3B144085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4">
    <w:name w:val="82A7A1AAB37A49F7A0024961E33B7B71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4">
    <w:name w:val="EBBC18ACD26645FB8E31F69DC47182E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4">
    <w:name w:val="63F9FDD72A7B412684811B75EEBABD1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4">
    <w:name w:val="036F250DF07444AEB2E616A6FDED8E3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1">
    <w:name w:val="2497F12102CE4A80913EBE8A85B23036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1">
    <w:name w:val="8614E508DE8A42BDB3FE5D948AE88795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4">
    <w:name w:val="98772BC497BF42EBBCBFA4CB07747B33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224CEDA11E441BEB770525F563E3919">
    <w:name w:val="9224CEDA11E441BEB770525F563E3919"/>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75844A5E6E643A4AA7C278FC7F3EEEB">
    <w:name w:val="375844A5E6E643A4AA7C278FC7F3EEE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6EE9E79B5DC4D3B81FEAF842E5D834B">
    <w:name w:val="C6EE9E79B5DC4D3B81FEAF842E5D834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34553976D8F4C6195B22EFE1162C9F6">
    <w:name w:val="534553976D8F4C6195B22EFE1162C9F6"/>
    <w:rsid w:val="0080368C"/>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90D94BDD492E4708B0A9EA07567CF7F3">
    <w:name w:val="90D94BDD492E4708B0A9EA07567CF7F3"/>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DED78C8D5774EEDA6D16189D5D82730">
    <w:name w:val="5DED78C8D5774EEDA6D16189D5D82730"/>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FBC9F2B700A44CB829A8E26066AB9C9">
    <w:name w:val="0FBC9F2B700A44CB829A8E26066AB9C9"/>
    <w:rsid w:val="0080368C"/>
  </w:style>
  <w:style w:type="paragraph" w:customStyle="1" w:styleId="D8360949C1F94A82B16452A5B32A0930">
    <w:name w:val="D8360949C1F94A82B16452A5B32A0930"/>
    <w:rsid w:val="0080368C"/>
  </w:style>
  <w:style w:type="paragraph" w:customStyle="1" w:styleId="18DCD170B78E461784BFEEB4B62859DD">
    <w:name w:val="18DCD170B78E461784BFEEB4B62859DD"/>
    <w:rsid w:val="0080368C"/>
  </w:style>
  <w:style w:type="paragraph" w:customStyle="1" w:styleId="E6856F4ACD264D639BC4BB78099FAB01">
    <w:name w:val="E6856F4ACD264D639BC4BB78099FAB01"/>
    <w:rsid w:val="0080368C"/>
  </w:style>
  <w:style w:type="paragraph" w:customStyle="1" w:styleId="28D11AFC022F4F0EAE2C1050EB4B41BD">
    <w:name w:val="28D11AFC022F4F0EAE2C1050EB4B41BD"/>
    <w:rsid w:val="0080368C"/>
  </w:style>
  <w:style w:type="paragraph" w:customStyle="1" w:styleId="FAE2C372D1C64045BA73768B40FF8A16">
    <w:name w:val="FAE2C372D1C64045BA73768B40FF8A16"/>
    <w:rsid w:val="0080368C"/>
  </w:style>
  <w:style w:type="paragraph" w:customStyle="1" w:styleId="DB90FD2D004E43E48ACF18580BFEBF03">
    <w:name w:val="DB90FD2D004E43E48ACF18580BFEBF03"/>
    <w:rsid w:val="0080368C"/>
  </w:style>
  <w:style w:type="paragraph" w:customStyle="1" w:styleId="18631611D504414D8A482339436EF923">
    <w:name w:val="18631611D504414D8A482339436EF923"/>
    <w:rsid w:val="00822EEF"/>
  </w:style>
  <w:style w:type="paragraph" w:customStyle="1" w:styleId="AB2BBE5114F441B89B7157306000EA9D">
    <w:name w:val="AB2BBE5114F441B89B7157306000EA9D"/>
    <w:rsid w:val="00822EEF"/>
  </w:style>
  <w:style w:type="paragraph" w:customStyle="1" w:styleId="25F763EFE0CA4EC2B3EDA366377AAE33">
    <w:name w:val="25F763EFE0CA4EC2B3EDA366377AAE33"/>
    <w:rsid w:val="00822EEF"/>
  </w:style>
  <w:style w:type="paragraph" w:customStyle="1" w:styleId="A54925C2C1B04BBC93B8ED89D1FBA1DC">
    <w:name w:val="A54925C2C1B04BBC93B8ED89D1FBA1DC"/>
    <w:rsid w:val="00A07AA1"/>
  </w:style>
  <w:style w:type="paragraph" w:customStyle="1" w:styleId="05C6B5B687A74798AF5982E74F5EB796">
    <w:name w:val="05C6B5B687A74798AF5982E74F5EB796"/>
    <w:rsid w:val="00A07AA1"/>
  </w:style>
  <w:style w:type="paragraph" w:customStyle="1" w:styleId="66DF3AF0E2234DFE8645614E5A707068">
    <w:name w:val="66DF3AF0E2234DFE8645614E5A707068"/>
    <w:rsid w:val="00A07AA1"/>
  </w:style>
  <w:style w:type="paragraph" w:customStyle="1" w:styleId="C6D51BE336944536827D4436EDA253CC">
    <w:name w:val="C6D51BE336944536827D4436EDA253CC"/>
    <w:rsid w:val="00A07AA1"/>
  </w:style>
  <w:style w:type="paragraph" w:customStyle="1" w:styleId="2BA3979463F3465F937EDECA499E0714">
    <w:name w:val="2BA3979463F3465F937EDECA499E0714"/>
    <w:rsid w:val="00A07AA1"/>
  </w:style>
  <w:style w:type="paragraph" w:customStyle="1" w:styleId="F5C5C6536F914AA08AC462F8CA8836C0">
    <w:name w:val="F5C5C6536F914AA08AC462F8CA8836C0"/>
    <w:rsid w:val="00A07AA1"/>
  </w:style>
  <w:style w:type="paragraph" w:customStyle="1" w:styleId="71A094D26CD0459C9B5D54ECC3F28301">
    <w:name w:val="71A094D26CD0459C9B5D54ECC3F28301"/>
    <w:rsid w:val="00A07AA1"/>
  </w:style>
  <w:style w:type="paragraph" w:customStyle="1" w:styleId="3E1431975D32427AA00ECCA714DD3E1D">
    <w:name w:val="3E1431975D32427AA00ECCA714DD3E1D"/>
    <w:rsid w:val="00A07AA1"/>
  </w:style>
  <w:style w:type="paragraph" w:customStyle="1" w:styleId="D5BDA731CA3B4A0A948ACF7874F55BC7">
    <w:name w:val="D5BDA731CA3B4A0A948ACF7874F55BC7"/>
    <w:rsid w:val="00A07AA1"/>
  </w:style>
  <w:style w:type="paragraph" w:customStyle="1" w:styleId="C9715A3D784D49A08915546C26DBD6DA">
    <w:name w:val="C9715A3D784D49A08915546C26DBD6DA"/>
    <w:rsid w:val="00A07AA1"/>
  </w:style>
  <w:style w:type="paragraph" w:customStyle="1" w:styleId="E68C558ABE674FE9B52E855DCA2E2E8C">
    <w:name w:val="E68C558ABE674FE9B52E855DCA2E2E8C"/>
    <w:rsid w:val="00A07AA1"/>
  </w:style>
  <w:style w:type="paragraph" w:customStyle="1" w:styleId="3CE43751FC5F4C5DB5ED3DAF9091BA78">
    <w:name w:val="3CE43751FC5F4C5DB5ED3DAF9091BA78"/>
    <w:rsid w:val="00A07AA1"/>
  </w:style>
  <w:style w:type="paragraph" w:customStyle="1" w:styleId="8B9721C437984184847FB614694512FD">
    <w:name w:val="8B9721C437984184847FB614694512FD"/>
    <w:rsid w:val="00A07AA1"/>
  </w:style>
  <w:style w:type="paragraph" w:customStyle="1" w:styleId="A05649E391344ED7BD148237BFE579B9">
    <w:name w:val="A05649E391344ED7BD148237BFE579B9"/>
    <w:rsid w:val="00A07AA1"/>
  </w:style>
  <w:style w:type="paragraph" w:customStyle="1" w:styleId="646C325CCCA145F9AAC40EBB9562349D">
    <w:name w:val="646C325CCCA145F9AAC40EBB9562349D"/>
    <w:rsid w:val="00A07AA1"/>
  </w:style>
  <w:style w:type="paragraph" w:customStyle="1" w:styleId="7C54FA9800744BDCBBFA03182796F8E2">
    <w:name w:val="7C54FA9800744BDCBBFA03182796F8E2"/>
    <w:rsid w:val="00A07AA1"/>
  </w:style>
  <w:style w:type="paragraph" w:customStyle="1" w:styleId="E94BDE01F1CE413487014B61ADE5311C">
    <w:name w:val="E94BDE01F1CE413487014B61ADE5311C"/>
    <w:rsid w:val="00A07AA1"/>
  </w:style>
  <w:style w:type="paragraph" w:customStyle="1" w:styleId="822B607C5EFE4625B6EDE6D44E3AAF4D">
    <w:name w:val="822B607C5EFE4625B6EDE6D44E3AAF4D"/>
    <w:rsid w:val="00A07AA1"/>
  </w:style>
  <w:style w:type="paragraph" w:customStyle="1" w:styleId="AEB4D47008F54A36AAD045C22F7DCE76">
    <w:name w:val="AEB4D47008F54A36AAD045C22F7DCE76"/>
    <w:rsid w:val="00A07AA1"/>
  </w:style>
  <w:style w:type="paragraph" w:customStyle="1" w:styleId="17F06E2F9BB8450AADCF7369FF280929">
    <w:name w:val="17F06E2F9BB8450AADCF7369FF280929"/>
    <w:rsid w:val="00A07AA1"/>
  </w:style>
  <w:style w:type="paragraph" w:customStyle="1" w:styleId="FAD765D019B942EBACB509EF92389276">
    <w:name w:val="FAD765D019B942EBACB509EF92389276"/>
    <w:rsid w:val="00A07AA1"/>
  </w:style>
  <w:style w:type="paragraph" w:customStyle="1" w:styleId="992EF8A6F4664AD088A90DCDF1CC4510">
    <w:name w:val="992EF8A6F4664AD088A90DCDF1CC4510"/>
    <w:rsid w:val="00A07AA1"/>
  </w:style>
  <w:style w:type="paragraph" w:customStyle="1" w:styleId="45510AE76EED47CFB35FD2629405A83A">
    <w:name w:val="45510AE76EED47CFB35FD2629405A83A"/>
    <w:rsid w:val="00A07AA1"/>
  </w:style>
  <w:style w:type="paragraph" w:customStyle="1" w:styleId="C4B5E4B197AA4294856D683BEF32D954">
    <w:name w:val="C4B5E4B197AA4294856D683BEF32D954"/>
    <w:rsid w:val="00A07AA1"/>
  </w:style>
  <w:style w:type="paragraph" w:customStyle="1" w:styleId="61DA1466EC1A47789F0CDBCB4B75CD8B">
    <w:name w:val="61DA1466EC1A47789F0CDBCB4B75CD8B"/>
    <w:rsid w:val="00A07AA1"/>
  </w:style>
  <w:style w:type="paragraph" w:customStyle="1" w:styleId="EC181DCA58544E7FB606BC34EE17F23C">
    <w:name w:val="EC181DCA58544E7FB606BC34EE17F23C"/>
    <w:rsid w:val="00A07AA1"/>
  </w:style>
  <w:style w:type="paragraph" w:customStyle="1" w:styleId="34DEEAE17CDD468196500EBDA08AC48C">
    <w:name w:val="34DEEAE17CDD468196500EBDA08AC48C"/>
    <w:rsid w:val="00A07AA1"/>
  </w:style>
  <w:style w:type="paragraph" w:customStyle="1" w:styleId="2F3B2BCB469F4236B6DBEE1E944DCE92">
    <w:name w:val="2F3B2BCB469F4236B6DBEE1E944DCE92"/>
    <w:rsid w:val="00A07AA1"/>
  </w:style>
  <w:style w:type="paragraph" w:customStyle="1" w:styleId="AD103BE7EF914DECBBA9FF987A0398C2">
    <w:name w:val="AD103BE7EF914DECBBA9FF987A0398C2"/>
    <w:rsid w:val="00A07AA1"/>
  </w:style>
  <w:style w:type="paragraph" w:customStyle="1" w:styleId="7865B7893E944783A9DC743B17FE6FC3">
    <w:name w:val="7865B7893E944783A9DC743B17FE6FC3"/>
    <w:rsid w:val="00A07AA1"/>
  </w:style>
  <w:style w:type="paragraph" w:customStyle="1" w:styleId="42DEA3A2A6524B26BA1AF57D599FF8D0">
    <w:name w:val="42DEA3A2A6524B26BA1AF57D599FF8D0"/>
    <w:rsid w:val="00A07AA1"/>
  </w:style>
  <w:style w:type="paragraph" w:customStyle="1" w:styleId="E585FDE18FF44D50AEA37466D58F1981">
    <w:name w:val="E585FDE18FF44D50AEA37466D58F1981"/>
    <w:rsid w:val="00A07AA1"/>
  </w:style>
  <w:style w:type="paragraph" w:customStyle="1" w:styleId="3508106CA81A48EEA1A476A6A7227BDC">
    <w:name w:val="3508106CA81A48EEA1A476A6A7227BDC"/>
    <w:rsid w:val="00A07AA1"/>
  </w:style>
  <w:style w:type="paragraph" w:customStyle="1" w:styleId="5A9DB19E7EC14B6497B559ADFD5D6907">
    <w:name w:val="5A9DB19E7EC14B6497B559ADFD5D6907"/>
    <w:rsid w:val="00A07AA1"/>
  </w:style>
  <w:style w:type="paragraph" w:customStyle="1" w:styleId="063AE8E953634C059307FA04312566ED">
    <w:name w:val="063AE8E953634C059307FA04312566ED"/>
    <w:rsid w:val="00A07AA1"/>
  </w:style>
  <w:style w:type="paragraph" w:customStyle="1" w:styleId="73D4DE2218394159A8D8E2368F85625A">
    <w:name w:val="73D4DE2218394159A8D8E2368F85625A"/>
    <w:rsid w:val="00A07AA1"/>
  </w:style>
  <w:style w:type="paragraph" w:customStyle="1" w:styleId="FF4FD5396B384BD2BF70D9BC6F6AB1FE">
    <w:name w:val="FF4FD5396B384BD2BF70D9BC6F6AB1FE"/>
    <w:rsid w:val="00A07AA1"/>
  </w:style>
  <w:style w:type="paragraph" w:customStyle="1" w:styleId="E9ECDA49B9B248A68EEAE60488C9C23E">
    <w:name w:val="E9ECDA49B9B248A68EEAE60488C9C23E"/>
    <w:rsid w:val="00A07AA1"/>
  </w:style>
  <w:style w:type="paragraph" w:customStyle="1" w:styleId="ED6A6401A8544B44B5440E11B5C67E65">
    <w:name w:val="ED6A6401A8544B44B5440E11B5C67E65"/>
    <w:rsid w:val="00A07AA1"/>
  </w:style>
  <w:style w:type="paragraph" w:customStyle="1" w:styleId="25BA023AAD034070A536B8E977C378A1">
    <w:name w:val="25BA023AAD034070A536B8E977C378A1"/>
    <w:rsid w:val="00A07AA1"/>
  </w:style>
  <w:style w:type="paragraph" w:customStyle="1" w:styleId="AEBB57D5B2E54633A131254182775774">
    <w:name w:val="AEBB57D5B2E54633A131254182775774"/>
    <w:rsid w:val="00A07AA1"/>
  </w:style>
  <w:style w:type="paragraph" w:customStyle="1" w:styleId="9E2023979CED4301B06671F8F114F354">
    <w:name w:val="9E2023979CED4301B06671F8F114F354"/>
    <w:rsid w:val="00A07AA1"/>
  </w:style>
  <w:style w:type="paragraph" w:customStyle="1" w:styleId="E283DAE501DB4953A547430EB334B848">
    <w:name w:val="E283DAE501DB4953A547430EB334B848"/>
    <w:rsid w:val="00A07AA1"/>
  </w:style>
  <w:style w:type="paragraph" w:customStyle="1" w:styleId="CBA58970BDCC451DAA9AD977375F5E0D">
    <w:name w:val="CBA58970BDCC451DAA9AD977375F5E0D"/>
    <w:rsid w:val="00A07AA1"/>
  </w:style>
  <w:style w:type="paragraph" w:customStyle="1" w:styleId="2F04FEBCF0684BBB967A48CC2F4F5D5C">
    <w:name w:val="2F04FEBCF0684BBB967A48CC2F4F5D5C"/>
    <w:rsid w:val="00A07AA1"/>
  </w:style>
  <w:style w:type="paragraph" w:customStyle="1" w:styleId="624ED9CC67C54821B199F9F15CFC3FD0">
    <w:name w:val="624ED9CC67C54821B199F9F15CFC3FD0"/>
    <w:rsid w:val="00A07AA1"/>
  </w:style>
  <w:style w:type="paragraph" w:customStyle="1" w:styleId="439DBA9E78F14AFFA456FC81F1A06CCB">
    <w:name w:val="439DBA9E78F14AFFA456FC81F1A06CCB"/>
    <w:rsid w:val="00A07AA1"/>
  </w:style>
  <w:style w:type="paragraph" w:customStyle="1" w:styleId="A78A1D20F39E40C984C7991188A138AB">
    <w:name w:val="A78A1D20F39E40C984C7991188A138AB"/>
    <w:rsid w:val="00A07AA1"/>
  </w:style>
  <w:style w:type="paragraph" w:customStyle="1" w:styleId="B34F9C5B987749ED85F486B20084360E">
    <w:name w:val="B34F9C5B987749ED85F486B20084360E"/>
    <w:rsid w:val="00A07AA1"/>
  </w:style>
  <w:style w:type="paragraph" w:customStyle="1" w:styleId="6B165D1A295A4D75B2DD14E61804AE0A">
    <w:name w:val="6B165D1A295A4D75B2DD14E61804AE0A"/>
    <w:rsid w:val="00A07AA1"/>
  </w:style>
  <w:style w:type="paragraph" w:customStyle="1" w:styleId="1E0A9626DE9344B7B4ACEFD2CD1472A3">
    <w:name w:val="1E0A9626DE9344B7B4ACEFD2CD1472A3"/>
    <w:rsid w:val="00A07AA1"/>
  </w:style>
  <w:style w:type="paragraph" w:customStyle="1" w:styleId="93569D95492D45A2BDD99C36D7421B2E">
    <w:name w:val="93569D95492D45A2BDD99C36D7421B2E"/>
    <w:rsid w:val="00A07AA1"/>
  </w:style>
  <w:style w:type="paragraph" w:customStyle="1" w:styleId="B54E2C5B93E441CFB899F476B137FDB5">
    <w:name w:val="B54E2C5B93E441CFB899F476B137FDB5"/>
    <w:rsid w:val="00A07AA1"/>
  </w:style>
  <w:style w:type="paragraph" w:customStyle="1" w:styleId="9F3B43A9E09945DB9E060A0E9F827060">
    <w:name w:val="9F3B43A9E09945DB9E060A0E9F827060"/>
    <w:rsid w:val="00A07AA1"/>
  </w:style>
  <w:style w:type="paragraph" w:customStyle="1" w:styleId="14C63537443945EB97E499F22E9415F8">
    <w:name w:val="14C63537443945EB97E499F22E9415F8"/>
    <w:rsid w:val="00A07AA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AA1"/>
    <w:rPr>
      <w:color w:val="808080"/>
    </w:rPr>
  </w:style>
  <w:style w:type="paragraph" w:customStyle="1" w:styleId="414137FE97D347B5B07A17C3B1440856">
    <w:name w:val="414137FE97D347B5B07A17C3B144085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
    <w:name w:val="82A7A1AAB37A49F7A0024961E33B7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
    <w:name w:val="EBBC18ACD26645FB8E31F69DC47182E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
    <w:name w:val="63F9FDD72A7B412684811B75EEBABD1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
    <w:name w:val="036F250DF07444AEB2E616A6FDED8E3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
    <w:name w:val="B67006124A07434BA8321CDD6CDDD85F"/>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
    <w:name w:val="82871802D2A04C2CA69C2368A98300E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
    <w:name w:val="98772BC497BF42EBBCBFA4CB07747B33"/>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
    <w:name w:val="BB23AAE76529441AB6A283B6A896150D"/>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
    <w:name w:val="F9B91F11FAA54E8D953206A4E90873B7"/>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
    <w:name w:val="F1648E46677A4F759ECBFACD7F0F9308"/>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
    <w:name w:val="3D92CC06692541F4B813607F43DC315D"/>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1">
    <w:name w:val="414137FE97D347B5B07A17C3B144085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1">
    <w:name w:val="82A7A1AAB37A49F7A0024961E33B7B7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1">
    <w:name w:val="EBBC18ACD26645FB8E31F69DC47182E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1">
    <w:name w:val="63F9FDD72A7B412684811B75EEBABD1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1">
    <w:name w:val="036F250DF07444AEB2E616A6FDED8E3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1">
    <w:name w:val="B67006124A07434BA8321CDD6CDDD85F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1">
    <w:name w:val="82871802D2A04C2CA69C2368A98300E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1">
    <w:name w:val="98772BC497BF42EBBCBFA4CB07747B33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1">
    <w:name w:val="BB23AAE76529441AB6A283B6A896150D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1">
    <w:name w:val="F9B91F11FAA54E8D953206A4E90873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1">
    <w:name w:val="F1648E46677A4F759ECBFACD7F0F9308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1">
    <w:name w:val="3D92CC06692541F4B813607F43DC315D1"/>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2">
    <w:name w:val="414137FE97D347B5B07A17C3B144085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2">
    <w:name w:val="82A7A1AAB37A49F7A0024961E33B7B7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2">
    <w:name w:val="EBBC18ACD26645FB8E31F69DC47182E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2">
    <w:name w:val="63F9FDD72A7B412684811B75EEBABD1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2">
    <w:name w:val="036F250DF07444AEB2E616A6FDED8E3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2">
    <w:name w:val="B67006124A07434BA8321CDD6CDDD85F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2">
    <w:name w:val="82871802D2A04C2CA69C2368A98300E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2">
    <w:name w:val="98772BC497BF42EBBCBFA4CB07747B33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
    <w:name w:val="CD5FC87312C8449E8D9F9F6283DF0C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
    <w:name w:val="E4D338DB639148CB81FCC6C198146FB0"/>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
    <w:name w:val="FE3A8B0BE56E44A5A6C55657CBACA81A"/>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
    <w:name w:val="CA1E3498501247788F54A9B75BA68EAE"/>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3">
    <w:name w:val="414137FE97D347B5B07A17C3B144085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3">
    <w:name w:val="82A7A1AAB37A49F7A0024961E33B7B71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3">
    <w:name w:val="EBBC18ACD26645FB8E31F69DC47182E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3">
    <w:name w:val="63F9FDD72A7B412684811B75EEBABD1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3">
    <w:name w:val="036F250DF07444AEB2E616A6FDED8E3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
    <w:name w:val="2497F12102CE4A80913EBE8A85B23036"/>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
    <w:name w:val="8614E508DE8A42BDB3FE5D948AE88795"/>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3">
    <w:name w:val="98772BC497BF42EBBCBFA4CB07747B33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1">
    <w:name w:val="CD5FC87312C8449E8D9F9F6283DF0CA1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1">
    <w:name w:val="E4D338DB639148CB81FCC6C198146FB0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1">
    <w:name w:val="FE3A8B0BE56E44A5A6C55657CBACA81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1">
    <w:name w:val="CA1E3498501247788F54A9B75BA68EAE1"/>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4">
    <w:name w:val="414137FE97D347B5B07A17C3B144085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4">
    <w:name w:val="82A7A1AAB37A49F7A0024961E33B7B71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4">
    <w:name w:val="EBBC18ACD26645FB8E31F69DC47182E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4">
    <w:name w:val="63F9FDD72A7B412684811B75EEBABD1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4">
    <w:name w:val="036F250DF07444AEB2E616A6FDED8E3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1">
    <w:name w:val="2497F12102CE4A80913EBE8A85B23036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1">
    <w:name w:val="8614E508DE8A42BDB3FE5D948AE88795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4">
    <w:name w:val="98772BC497BF42EBBCBFA4CB07747B33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224CEDA11E441BEB770525F563E3919">
    <w:name w:val="9224CEDA11E441BEB770525F563E3919"/>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75844A5E6E643A4AA7C278FC7F3EEEB">
    <w:name w:val="375844A5E6E643A4AA7C278FC7F3EEE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6EE9E79B5DC4D3B81FEAF842E5D834B">
    <w:name w:val="C6EE9E79B5DC4D3B81FEAF842E5D834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34553976D8F4C6195B22EFE1162C9F6">
    <w:name w:val="534553976D8F4C6195B22EFE1162C9F6"/>
    <w:rsid w:val="0080368C"/>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90D94BDD492E4708B0A9EA07567CF7F3">
    <w:name w:val="90D94BDD492E4708B0A9EA07567CF7F3"/>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DED78C8D5774EEDA6D16189D5D82730">
    <w:name w:val="5DED78C8D5774EEDA6D16189D5D82730"/>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FBC9F2B700A44CB829A8E26066AB9C9">
    <w:name w:val="0FBC9F2B700A44CB829A8E26066AB9C9"/>
    <w:rsid w:val="0080368C"/>
  </w:style>
  <w:style w:type="paragraph" w:customStyle="1" w:styleId="D8360949C1F94A82B16452A5B32A0930">
    <w:name w:val="D8360949C1F94A82B16452A5B32A0930"/>
    <w:rsid w:val="0080368C"/>
  </w:style>
  <w:style w:type="paragraph" w:customStyle="1" w:styleId="18DCD170B78E461784BFEEB4B62859DD">
    <w:name w:val="18DCD170B78E461784BFEEB4B62859DD"/>
    <w:rsid w:val="0080368C"/>
  </w:style>
  <w:style w:type="paragraph" w:customStyle="1" w:styleId="E6856F4ACD264D639BC4BB78099FAB01">
    <w:name w:val="E6856F4ACD264D639BC4BB78099FAB01"/>
    <w:rsid w:val="0080368C"/>
  </w:style>
  <w:style w:type="paragraph" w:customStyle="1" w:styleId="28D11AFC022F4F0EAE2C1050EB4B41BD">
    <w:name w:val="28D11AFC022F4F0EAE2C1050EB4B41BD"/>
    <w:rsid w:val="0080368C"/>
  </w:style>
  <w:style w:type="paragraph" w:customStyle="1" w:styleId="FAE2C372D1C64045BA73768B40FF8A16">
    <w:name w:val="FAE2C372D1C64045BA73768B40FF8A16"/>
    <w:rsid w:val="0080368C"/>
  </w:style>
  <w:style w:type="paragraph" w:customStyle="1" w:styleId="DB90FD2D004E43E48ACF18580BFEBF03">
    <w:name w:val="DB90FD2D004E43E48ACF18580BFEBF03"/>
    <w:rsid w:val="0080368C"/>
  </w:style>
  <w:style w:type="paragraph" w:customStyle="1" w:styleId="18631611D504414D8A482339436EF923">
    <w:name w:val="18631611D504414D8A482339436EF923"/>
    <w:rsid w:val="00822EEF"/>
  </w:style>
  <w:style w:type="paragraph" w:customStyle="1" w:styleId="AB2BBE5114F441B89B7157306000EA9D">
    <w:name w:val="AB2BBE5114F441B89B7157306000EA9D"/>
    <w:rsid w:val="00822EEF"/>
  </w:style>
  <w:style w:type="paragraph" w:customStyle="1" w:styleId="25F763EFE0CA4EC2B3EDA366377AAE33">
    <w:name w:val="25F763EFE0CA4EC2B3EDA366377AAE33"/>
    <w:rsid w:val="00822EEF"/>
  </w:style>
  <w:style w:type="paragraph" w:customStyle="1" w:styleId="A54925C2C1B04BBC93B8ED89D1FBA1DC">
    <w:name w:val="A54925C2C1B04BBC93B8ED89D1FBA1DC"/>
    <w:rsid w:val="00A07AA1"/>
  </w:style>
  <w:style w:type="paragraph" w:customStyle="1" w:styleId="05C6B5B687A74798AF5982E74F5EB796">
    <w:name w:val="05C6B5B687A74798AF5982E74F5EB796"/>
    <w:rsid w:val="00A07AA1"/>
  </w:style>
  <w:style w:type="paragraph" w:customStyle="1" w:styleId="66DF3AF0E2234DFE8645614E5A707068">
    <w:name w:val="66DF3AF0E2234DFE8645614E5A707068"/>
    <w:rsid w:val="00A07AA1"/>
  </w:style>
  <w:style w:type="paragraph" w:customStyle="1" w:styleId="C6D51BE336944536827D4436EDA253CC">
    <w:name w:val="C6D51BE336944536827D4436EDA253CC"/>
    <w:rsid w:val="00A07AA1"/>
  </w:style>
  <w:style w:type="paragraph" w:customStyle="1" w:styleId="2BA3979463F3465F937EDECA499E0714">
    <w:name w:val="2BA3979463F3465F937EDECA499E0714"/>
    <w:rsid w:val="00A07AA1"/>
  </w:style>
  <w:style w:type="paragraph" w:customStyle="1" w:styleId="F5C5C6536F914AA08AC462F8CA8836C0">
    <w:name w:val="F5C5C6536F914AA08AC462F8CA8836C0"/>
    <w:rsid w:val="00A07AA1"/>
  </w:style>
  <w:style w:type="paragraph" w:customStyle="1" w:styleId="71A094D26CD0459C9B5D54ECC3F28301">
    <w:name w:val="71A094D26CD0459C9B5D54ECC3F28301"/>
    <w:rsid w:val="00A07AA1"/>
  </w:style>
  <w:style w:type="paragraph" w:customStyle="1" w:styleId="3E1431975D32427AA00ECCA714DD3E1D">
    <w:name w:val="3E1431975D32427AA00ECCA714DD3E1D"/>
    <w:rsid w:val="00A07AA1"/>
  </w:style>
  <w:style w:type="paragraph" w:customStyle="1" w:styleId="D5BDA731CA3B4A0A948ACF7874F55BC7">
    <w:name w:val="D5BDA731CA3B4A0A948ACF7874F55BC7"/>
    <w:rsid w:val="00A07AA1"/>
  </w:style>
  <w:style w:type="paragraph" w:customStyle="1" w:styleId="C9715A3D784D49A08915546C26DBD6DA">
    <w:name w:val="C9715A3D784D49A08915546C26DBD6DA"/>
    <w:rsid w:val="00A07AA1"/>
  </w:style>
  <w:style w:type="paragraph" w:customStyle="1" w:styleId="E68C558ABE674FE9B52E855DCA2E2E8C">
    <w:name w:val="E68C558ABE674FE9B52E855DCA2E2E8C"/>
    <w:rsid w:val="00A07AA1"/>
  </w:style>
  <w:style w:type="paragraph" w:customStyle="1" w:styleId="3CE43751FC5F4C5DB5ED3DAF9091BA78">
    <w:name w:val="3CE43751FC5F4C5DB5ED3DAF9091BA78"/>
    <w:rsid w:val="00A07AA1"/>
  </w:style>
  <w:style w:type="paragraph" w:customStyle="1" w:styleId="8B9721C437984184847FB614694512FD">
    <w:name w:val="8B9721C437984184847FB614694512FD"/>
    <w:rsid w:val="00A07AA1"/>
  </w:style>
  <w:style w:type="paragraph" w:customStyle="1" w:styleId="A05649E391344ED7BD148237BFE579B9">
    <w:name w:val="A05649E391344ED7BD148237BFE579B9"/>
    <w:rsid w:val="00A07AA1"/>
  </w:style>
  <w:style w:type="paragraph" w:customStyle="1" w:styleId="646C325CCCA145F9AAC40EBB9562349D">
    <w:name w:val="646C325CCCA145F9AAC40EBB9562349D"/>
    <w:rsid w:val="00A07AA1"/>
  </w:style>
  <w:style w:type="paragraph" w:customStyle="1" w:styleId="7C54FA9800744BDCBBFA03182796F8E2">
    <w:name w:val="7C54FA9800744BDCBBFA03182796F8E2"/>
    <w:rsid w:val="00A07AA1"/>
  </w:style>
  <w:style w:type="paragraph" w:customStyle="1" w:styleId="E94BDE01F1CE413487014B61ADE5311C">
    <w:name w:val="E94BDE01F1CE413487014B61ADE5311C"/>
    <w:rsid w:val="00A07AA1"/>
  </w:style>
  <w:style w:type="paragraph" w:customStyle="1" w:styleId="822B607C5EFE4625B6EDE6D44E3AAF4D">
    <w:name w:val="822B607C5EFE4625B6EDE6D44E3AAF4D"/>
    <w:rsid w:val="00A07AA1"/>
  </w:style>
  <w:style w:type="paragraph" w:customStyle="1" w:styleId="AEB4D47008F54A36AAD045C22F7DCE76">
    <w:name w:val="AEB4D47008F54A36AAD045C22F7DCE76"/>
    <w:rsid w:val="00A07AA1"/>
  </w:style>
  <w:style w:type="paragraph" w:customStyle="1" w:styleId="17F06E2F9BB8450AADCF7369FF280929">
    <w:name w:val="17F06E2F9BB8450AADCF7369FF280929"/>
    <w:rsid w:val="00A07AA1"/>
  </w:style>
  <w:style w:type="paragraph" w:customStyle="1" w:styleId="FAD765D019B942EBACB509EF92389276">
    <w:name w:val="FAD765D019B942EBACB509EF92389276"/>
    <w:rsid w:val="00A07AA1"/>
  </w:style>
  <w:style w:type="paragraph" w:customStyle="1" w:styleId="992EF8A6F4664AD088A90DCDF1CC4510">
    <w:name w:val="992EF8A6F4664AD088A90DCDF1CC4510"/>
    <w:rsid w:val="00A07AA1"/>
  </w:style>
  <w:style w:type="paragraph" w:customStyle="1" w:styleId="45510AE76EED47CFB35FD2629405A83A">
    <w:name w:val="45510AE76EED47CFB35FD2629405A83A"/>
    <w:rsid w:val="00A07AA1"/>
  </w:style>
  <w:style w:type="paragraph" w:customStyle="1" w:styleId="C4B5E4B197AA4294856D683BEF32D954">
    <w:name w:val="C4B5E4B197AA4294856D683BEF32D954"/>
    <w:rsid w:val="00A07AA1"/>
  </w:style>
  <w:style w:type="paragraph" w:customStyle="1" w:styleId="61DA1466EC1A47789F0CDBCB4B75CD8B">
    <w:name w:val="61DA1466EC1A47789F0CDBCB4B75CD8B"/>
    <w:rsid w:val="00A07AA1"/>
  </w:style>
  <w:style w:type="paragraph" w:customStyle="1" w:styleId="EC181DCA58544E7FB606BC34EE17F23C">
    <w:name w:val="EC181DCA58544E7FB606BC34EE17F23C"/>
    <w:rsid w:val="00A07AA1"/>
  </w:style>
  <w:style w:type="paragraph" w:customStyle="1" w:styleId="34DEEAE17CDD468196500EBDA08AC48C">
    <w:name w:val="34DEEAE17CDD468196500EBDA08AC48C"/>
    <w:rsid w:val="00A07AA1"/>
  </w:style>
  <w:style w:type="paragraph" w:customStyle="1" w:styleId="2F3B2BCB469F4236B6DBEE1E944DCE92">
    <w:name w:val="2F3B2BCB469F4236B6DBEE1E944DCE92"/>
    <w:rsid w:val="00A07AA1"/>
  </w:style>
  <w:style w:type="paragraph" w:customStyle="1" w:styleId="AD103BE7EF914DECBBA9FF987A0398C2">
    <w:name w:val="AD103BE7EF914DECBBA9FF987A0398C2"/>
    <w:rsid w:val="00A07AA1"/>
  </w:style>
  <w:style w:type="paragraph" w:customStyle="1" w:styleId="7865B7893E944783A9DC743B17FE6FC3">
    <w:name w:val="7865B7893E944783A9DC743B17FE6FC3"/>
    <w:rsid w:val="00A07AA1"/>
  </w:style>
  <w:style w:type="paragraph" w:customStyle="1" w:styleId="42DEA3A2A6524B26BA1AF57D599FF8D0">
    <w:name w:val="42DEA3A2A6524B26BA1AF57D599FF8D0"/>
    <w:rsid w:val="00A07AA1"/>
  </w:style>
  <w:style w:type="paragraph" w:customStyle="1" w:styleId="E585FDE18FF44D50AEA37466D58F1981">
    <w:name w:val="E585FDE18FF44D50AEA37466D58F1981"/>
    <w:rsid w:val="00A07AA1"/>
  </w:style>
  <w:style w:type="paragraph" w:customStyle="1" w:styleId="3508106CA81A48EEA1A476A6A7227BDC">
    <w:name w:val="3508106CA81A48EEA1A476A6A7227BDC"/>
    <w:rsid w:val="00A07AA1"/>
  </w:style>
  <w:style w:type="paragraph" w:customStyle="1" w:styleId="5A9DB19E7EC14B6497B559ADFD5D6907">
    <w:name w:val="5A9DB19E7EC14B6497B559ADFD5D6907"/>
    <w:rsid w:val="00A07AA1"/>
  </w:style>
  <w:style w:type="paragraph" w:customStyle="1" w:styleId="063AE8E953634C059307FA04312566ED">
    <w:name w:val="063AE8E953634C059307FA04312566ED"/>
    <w:rsid w:val="00A07AA1"/>
  </w:style>
  <w:style w:type="paragraph" w:customStyle="1" w:styleId="73D4DE2218394159A8D8E2368F85625A">
    <w:name w:val="73D4DE2218394159A8D8E2368F85625A"/>
    <w:rsid w:val="00A07AA1"/>
  </w:style>
  <w:style w:type="paragraph" w:customStyle="1" w:styleId="FF4FD5396B384BD2BF70D9BC6F6AB1FE">
    <w:name w:val="FF4FD5396B384BD2BF70D9BC6F6AB1FE"/>
    <w:rsid w:val="00A07AA1"/>
  </w:style>
  <w:style w:type="paragraph" w:customStyle="1" w:styleId="E9ECDA49B9B248A68EEAE60488C9C23E">
    <w:name w:val="E9ECDA49B9B248A68EEAE60488C9C23E"/>
    <w:rsid w:val="00A07AA1"/>
  </w:style>
  <w:style w:type="paragraph" w:customStyle="1" w:styleId="ED6A6401A8544B44B5440E11B5C67E65">
    <w:name w:val="ED6A6401A8544B44B5440E11B5C67E65"/>
    <w:rsid w:val="00A07AA1"/>
  </w:style>
  <w:style w:type="paragraph" w:customStyle="1" w:styleId="25BA023AAD034070A536B8E977C378A1">
    <w:name w:val="25BA023AAD034070A536B8E977C378A1"/>
    <w:rsid w:val="00A07AA1"/>
  </w:style>
  <w:style w:type="paragraph" w:customStyle="1" w:styleId="AEBB57D5B2E54633A131254182775774">
    <w:name w:val="AEBB57D5B2E54633A131254182775774"/>
    <w:rsid w:val="00A07AA1"/>
  </w:style>
  <w:style w:type="paragraph" w:customStyle="1" w:styleId="9E2023979CED4301B06671F8F114F354">
    <w:name w:val="9E2023979CED4301B06671F8F114F354"/>
    <w:rsid w:val="00A07AA1"/>
  </w:style>
  <w:style w:type="paragraph" w:customStyle="1" w:styleId="E283DAE501DB4953A547430EB334B848">
    <w:name w:val="E283DAE501DB4953A547430EB334B848"/>
    <w:rsid w:val="00A07AA1"/>
  </w:style>
  <w:style w:type="paragraph" w:customStyle="1" w:styleId="CBA58970BDCC451DAA9AD977375F5E0D">
    <w:name w:val="CBA58970BDCC451DAA9AD977375F5E0D"/>
    <w:rsid w:val="00A07AA1"/>
  </w:style>
  <w:style w:type="paragraph" w:customStyle="1" w:styleId="2F04FEBCF0684BBB967A48CC2F4F5D5C">
    <w:name w:val="2F04FEBCF0684BBB967A48CC2F4F5D5C"/>
    <w:rsid w:val="00A07AA1"/>
  </w:style>
  <w:style w:type="paragraph" w:customStyle="1" w:styleId="624ED9CC67C54821B199F9F15CFC3FD0">
    <w:name w:val="624ED9CC67C54821B199F9F15CFC3FD0"/>
    <w:rsid w:val="00A07AA1"/>
  </w:style>
  <w:style w:type="paragraph" w:customStyle="1" w:styleId="439DBA9E78F14AFFA456FC81F1A06CCB">
    <w:name w:val="439DBA9E78F14AFFA456FC81F1A06CCB"/>
    <w:rsid w:val="00A07AA1"/>
  </w:style>
  <w:style w:type="paragraph" w:customStyle="1" w:styleId="A78A1D20F39E40C984C7991188A138AB">
    <w:name w:val="A78A1D20F39E40C984C7991188A138AB"/>
    <w:rsid w:val="00A07AA1"/>
  </w:style>
  <w:style w:type="paragraph" w:customStyle="1" w:styleId="B34F9C5B987749ED85F486B20084360E">
    <w:name w:val="B34F9C5B987749ED85F486B20084360E"/>
    <w:rsid w:val="00A07AA1"/>
  </w:style>
  <w:style w:type="paragraph" w:customStyle="1" w:styleId="6B165D1A295A4D75B2DD14E61804AE0A">
    <w:name w:val="6B165D1A295A4D75B2DD14E61804AE0A"/>
    <w:rsid w:val="00A07AA1"/>
  </w:style>
  <w:style w:type="paragraph" w:customStyle="1" w:styleId="1E0A9626DE9344B7B4ACEFD2CD1472A3">
    <w:name w:val="1E0A9626DE9344B7B4ACEFD2CD1472A3"/>
    <w:rsid w:val="00A07AA1"/>
  </w:style>
  <w:style w:type="paragraph" w:customStyle="1" w:styleId="93569D95492D45A2BDD99C36D7421B2E">
    <w:name w:val="93569D95492D45A2BDD99C36D7421B2E"/>
    <w:rsid w:val="00A07AA1"/>
  </w:style>
  <w:style w:type="paragraph" w:customStyle="1" w:styleId="B54E2C5B93E441CFB899F476B137FDB5">
    <w:name w:val="B54E2C5B93E441CFB899F476B137FDB5"/>
    <w:rsid w:val="00A07AA1"/>
  </w:style>
  <w:style w:type="paragraph" w:customStyle="1" w:styleId="9F3B43A9E09945DB9E060A0E9F827060">
    <w:name w:val="9F3B43A9E09945DB9E060A0E9F827060"/>
    <w:rsid w:val="00A07AA1"/>
  </w:style>
  <w:style w:type="paragraph" w:customStyle="1" w:styleId="14C63537443945EB97E499F22E9415F8">
    <w:name w:val="14C63537443945EB97E499F22E9415F8"/>
    <w:rsid w:val="00A07A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674C5-ADC6-4E16-ACD6-B839BC3F9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565DB070</Template>
  <TotalTime>123</TotalTime>
  <Pages>3</Pages>
  <Words>432</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EVIDENCED ACTIVITY FRONT SHEET</vt:lpstr>
    </vt:vector>
  </TitlesOfParts>
  <Company>Institute of Public Finance</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EVIDENCED ACTIVITY FRONT SHEET</dc:title>
  <dc:creator>PaulM</dc:creator>
  <cp:lastModifiedBy>COPLEY Adam - Management Accountant</cp:lastModifiedBy>
  <cp:revision>8</cp:revision>
  <dcterms:created xsi:type="dcterms:W3CDTF">2013-07-30T10:57:00Z</dcterms:created>
  <dcterms:modified xsi:type="dcterms:W3CDTF">2014-07-25T07:49:00Z</dcterms:modified>
</cp:coreProperties>
</file>